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74" w:after="0" w:line="215" w:lineRule="exact"/>
        <w:ind w:left="3430" w:right="-20"/>
        <w:jc w:val="left"/>
        <w:rPr>
          <w:rFonts w:ascii="Trebuchet MS" w:hAnsi="Trebuchet MS" w:cs="Trebuchet MS" w:eastAsia="Trebuchet MS"/>
          <w:sz w:val="19"/>
          <w:szCs w:val="19"/>
        </w:rPr>
      </w:pPr>
      <w:rPr/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14"/>
          <w:w w:val="100"/>
          <w:b/>
          <w:bCs/>
          <w:position w:val="-1"/>
        </w:rPr>
        <w:t>V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ANGELISCHE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2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LANDESKIRCHE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-13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IN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19"/>
          <w:szCs w:val="19"/>
          <w:color w:val="006381"/>
          <w:spacing w:val="0"/>
          <w:w w:val="100"/>
          <w:b/>
          <w:bCs/>
          <w:position w:val="-1"/>
        </w:rPr>
        <w:t>BADEN</w:t>
      </w:r>
      <w:r>
        <w:rPr>
          <w:rFonts w:ascii="Trebuchet MS" w:hAnsi="Trebuchet MS" w:cs="Trebuchet MS" w:eastAsia="Trebuchet MS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5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spacing w:before="0" w:after="0" w:line="760" w:lineRule="exact"/>
        <w:ind w:left="970" w:right="-20"/>
        <w:jc w:val="left"/>
        <w:tabs>
          <w:tab w:pos="2440" w:val="left"/>
          <w:tab w:pos="3620" w:val="left"/>
          <w:tab w:pos="4960" w:val="left"/>
        </w:tabs>
        <w:rPr>
          <w:rFonts w:ascii="Trebuchet MS" w:hAnsi="Trebuchet MS" w:cs="Trebuchet MS" w:eastAsia="Trebuchet MS"/>
          <w:sz w:val="70"/>
          <w:szCs w:val="70"/>
        </w:rPr>
      </w:pPr>
      <w:rPr/>
      <w:r>
        <w:rPr/>
        <w:pict>
          <v:group style="position:absolute;margin-left:85.511803pt;margin-top:60.649696pt;width:423.307pt;height:.1pt;mso-position-horizontal-relative:page;mso-position-vertical-relative:paragraph;z-index:-218" coordorigin="1710,1213" coordsize="8466,2">
            <v:shape style="position:absolute;left:1710;top:1213;width:8466;height:2" coordorigin="1710,1213" coordsize="8466,0" path="m1710,1213l10176,1213e" filled="f" stroked="t" strokeweight="2pt" strokecolor="#006381">
              <v:path arrowok="t"/>
            </v:shape>
          </v:group>
          <w10:wrap type="none"/>
        </w:pic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26"/>
          <w:w w:val="100"/>
          <w:b/>
          <w:bCs/>
          <w:position w:val="-2"/>
        </w:rPr>
        <w:t>W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as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Sie</w:t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uns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ab/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anver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1"/>
          <w:w w:val="100"/>
          <w:b/>
          <w:bCs/>
          <w:position w:val="-2"/>
        </w:rPr>
        <w:t>t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-21"/>
          <w:w w:val="100"/>
          <w:b/>
          <w:bCs/>
          <w:position w:val="-2"/>
        </w:rPr>
        <w:t>r</w:t>
      </w:r>
      <w:r>
        <w:rPr>
          <w:rFonts w:ascii="Trebuchet MS" w:hAnsi="Trebuchet MS" w:cs="Trebuchet MS" w:eastAsia="Trebuchet MS"/>
          <w:sz w:val="70"/>
          <w:szCs w:val="70"/>
          <w:color w:val="006381"/>
          <w:spacing w:val="0"/>
          <w:w w:val="100"/>
          <w:b/>
          <w:bCs/>
          <w:position w:val="-2"/>
        </w:rPr>
        <w:t>auen</w:t>
      </w:r>
      <w:r>
        <w:rPr>
          <w:rFonts w:ascii="Trebuchet MS" w:hAnsi="Trebuchet MS" w:cs="Trebuchet MS" w:eastAsia="Trebuchet MS"/>
          <w:sz w:val="70"/>
          <w:szCs w:val="70"/>
          <w:color w:val="000000"/>
          <w:spacing w:val="0"/>
          <w:w w:val="100"/>
          <w:position w:val="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6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5" w:after="0" w:line="249" w:lineRule="auto"/>
        <w:ind w:left="112" w:right="-57"/>
        <w:jc w:val="left"/>
        <w:rPr>
          <w:rFonts w:ascii="Trebuchet MS" w:hAnsi="Trebuchet MS" w:cs="Trebuchet MS" w:eastAsia="Trebuchet MS"/>
          <w:sz w:val="21"/>
          <w:szCs w:val="21"/>
        </w:rPr>
      </w:pPr>
      <w:rPr/>
      <w:r>
        <w:rPr>
          <w:rFonts w:ascii="Trebuchet MS" w:hAnsi="Trebuchet MS" w:cs="Trebuchet MS" w:eastAsia="Trebuchet MS"/>
          <w:sz w:val="21"/>
          <w:szCs w:val="21"/>
          <w:color w:val="94C11E"/>
          <w:spacing w:val="-2"/>
          <w:w w:val="100"/>
          <w:b/>
          <w:bCs/>
        </w:rPr>
        <w:t>W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3"/>
          <w:w w:val="100"/>
          <w:b/>
          <w:bCs/>
        </w:rPr>
        <w:t>A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26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0"/>
          <w:b/>
          <w:bCs/>
        </w:rPr>
        <w:t>B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4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0"/>
          <w:b/>
          <w:bCs/>
        </w:rPr>
        <w:t>W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0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2"/>
          <w:w w:val="100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5"/>
          <w:w w:val="100"/>
          <w:b/>
          <w:bCs/>
        </w:rPr>
        <w:t>K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0"/>
          <w:b/>
          <w:bCs/>
        </w:rPr>
        <w:t>T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31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1"/>
          <w:w w:val="101"/>
          <w:b/>
          <w:bCs/>
        </w:rPr>
        <w:t>M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1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N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 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2"/>
          <w:w w:val="101"/>
          <w:b/>
          <w:bCs/>
        </w:rPr>
        <w:t>K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9"/>
          <w:w w:val="101"/>
          <w:b/>
          <w:bCs/>
        </w:rPr>
        <w:t>I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7"/>
          <w:w w:val="101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C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H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N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S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T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7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10"/>
          <w:w w:val="101"/>
          <w:b/>
          <w:bCs/>
        </w:rPr>
        <w:t>U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8"/>
          <w:w w:val="101"/>
          <w:b/>
          <w:bCs/>
        </w:rPr>
        <w:t>E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5"/>
          <w:w w:val="101"/>
          <w:b/>
          <w:bCs/>
        </w:rPr>
        <w:t>R</w:t>
      </w:r>
      <w:r>
        <w:rPr>
          <w:rFonts w:ascii="Trebuchet MS" w:hAnsi="Trebuchet MS" w:cs="Trebuchet MS" w:eastAsia="Trebuchet MS"/>
          <w:sz w:val="21"/>
          <w:szCs w:val="21"/>
          <w:color w:val="94C11E"/>
          <w:spacing w:val="0"/>
          <w:w w:val="101"/>
          <w:b/>
          <w:bCs/>
        </w:rPr>
        <w:t>?</w:t>
      </w:r>
      <w:r>
        <w:rPr>
          <w:rFonts w:ascii="Trebuchet MS" w:hAnsi="Trebuchet MS" w:cs="Trebuchet MS" w:eastAsia="Trebuchet MS"/>
          <w:sz w:val="21"/>
          <w:szCs w:val="21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292.736298pt;margin-top:-24.608433pt;width:24.214777pt;height:20.061081pt;mso-position-horizontal-relative:page;mso-position-vertical-relative:paragraph;z-index:-223" coordorigin="5855,-492" coordsize="484,401">
            <v:group style="position:absolute;left:6006;top:-237;width:327;height:130" coordorigin="6006,-237" coordsize="327,130">
              <v:shape style="position:absolute;left:6006;top:-237;width:327;height:130" coordorigin="6006,-237" coordsize="327,130" path="m6119,-237l6055,-227,6006,-201,6017,-184,6033,-163,6039,-157,6052,-153,6080,-115,6084,-108,6100,-107,6145,-107,6176,-107,6256,-114,6324,-137,6333,-157,6329,-167,6276,-206,6207,-229,6150,-236,6119,-237e" filled="t" fillcolor="#787EBC" stroked="f">
                <v:path arrowok="t"/>
                <v:fill/>
              </v:shape>
            </v:group>
            <v:group style="position:absolute;left:5861;top:-486;width:210;height:376" coordorigin="5861,-486" coordsize="210,376">
              <v:shape style="position:absolute;left:5861;top:-486;width:210;height:376" coordorigin="5861,-486" coordsize="210,376" path="m6028,-148l5905,-148,5885,-141,5873,-122,5872,-110,6061,-110,6061,-115,6053,-135,6035,-147,6028,-148e" filled="t" fillcolor="#787EBC" stroked="f">
                <v:path arrowok="t"/>
                <v:fill/>
              </v:shape>
              <v:shape style="position:absolute;left:5861;top:-486;width:210;height:376" coordorigin="5861,-486" coordsize="210,376" path="m6071,-486l5861,-486,5861,-477,5869,-413,5892,-358,5914,-330,5915,-323,5929,-310,5941,-294,5949,-275,5954,-254,5952,-228,5948,-206,5940,-187,5929,-172,5916,-161,5915,-156,5915,-152,5911,-148,6021,-148,6017,-152,6017,-159,6002,-172,5991,-188,5982,-207,5978,-229,5979,-255,5984,-277,5992,-295,6002,-310,6015,-322,6017,-330,6028,-342,6032,-348,5907,-348,5897,-362,5872,-438,5870,-460,5885,-477,6071,-477,6071,-486e" filled="t" fillcolor="#787EBC" stroked="f">
                <v:path arrowok="t"/>
                <v:fill/>
              </v:shape>
              <v:shape style="position:absolute;left:5861;top:-486;width:210;height:376" coordorigin="5861,-486" coordsize="210,376" path="m6071,-477l5885,-477,5886,-454,5899,-392,5915,-358,5907,-348,6032,-348,6039,-357,6062,-412,6070,-456,6071,-477e" filled="t" fillcolor="#787EBC" stroked="f">
                <v:path arrowok="t"/>
                <v:fill/>
              </v:shape>
            </v:group>
            <v:group style="position:absolute;left:6031;top:-139;width:49;height:42" coordorigin="6031,-139" coordsize="49,42">
              <v:shape style="position:absolute;left:6031;top:-139;width:49;height:42" coordorigin="6031,-139" coordsize="49,42" path="m6031,-139l6048,-127,6062,-114,6069,-102,6074,-97,6080,-104,6075,-126,6063,-135,6038,-139,6031,-139e" filled="t" fillcolor="#787EBC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2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787EBC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339.312073pt;margin-top:-23.537432pt;width:18.03613pt;height:19.392575pt;mso-position-horizontal-relative:page;mso-position-vertical-relative:paragraph;z-index:-222" coordorigin="6786,-471" coordsize="361,388">
            <v:shape style="position:absolute;left:6786;top:-471;width:361;height:388" coordorigin="6786,-471" coordsize="361,388" path="m6893,-303l6877,-303,6884,-282,6894,-264,6906,-249,6893,-235,6850,-167,6839,-109,6839,-104,6917,-85,6958,-83,6980,-83,7041,-90,7085,-109,7083,-132,7060,-191,7017,-232,7021,-236,6967,-236,6950,-240,6933,-248,6919,-260,6906,-276,6896,-296,6893,-303e" filled="t" fillcolor="#C6D54F" stroked="f">
              <v:path arrowok="t"/>
              <v:fill/>
            </v:shape>
            <v:shape style="position:absolute;left:6786;top:-471;width:361;height:388" coordorigin="6786,-471" coordsize="361,388" path="m6873,-253l6837,-253,6845,-246,6856,-223,6873,-253e" filled="t" fillcolor="#C6D54F" stroked="f">
              <v:path arrowok="t"/>
              <v:fill/>
            </v:shape>
            <v:shape style="position:absolute;left:6786;top:-471;width:361;height:388" coordorigin="6786,-471" coordsize="361,388" path="m7067,-353l6978,-353,6991,-352,7013,-351,7023,-330,7028,-310,7028,-291,7024,-274,6967,-236,7021,-236,7029,-246,7040,-263,7047,-282,7053,-301,7077,-301,7074,-302,7066,-307,7067,-313,7067,-317,7067,-320,7068,-324,7068,-349,7067,-353e" filled="t" fillcolor="#C6D54F" stroked="f">
              <v:path arrowok="t"/>
              <v:fill/>
            </v:shape>
            <v:shape style="position:absolute;left:6786;top:-471;width:361;height:388" coordorigin="6786,-471" coordsize="361,388" path="m7077,-301l7053,-301,7055,-300,7061,-292,7068,-286,7076,-281,7055,-274,7089,-239,7096,-274,7124,-274,7135,-276,7144,-287,7146,-296,7106,-296,7107,-297,7094,-297,7084,-298,7077,-301e" filled="t" fillcolor="#C6D54F" stroked="f">
              <v:path arrowok="t"/>
              <v:fill/>
            </v:shape>
            <v:shape style="position:absolute;left:6786;top:-471;width:361;height:388" coordorigin="6786,-471" coordsize="361,388" path="m6832,-318l6796,-286,6826,-273,6807,-269,6786,-269,6787,-261,6792,-253,6797,-245,6818,-247,6837,-253,6873,-253,6880,-266,6858,-267,6859,-269,6807,-269,6786,-270,6860,-270,6870,-283,6870,-284,6849,-284,6835,-292,6832,-318e" filled="t" fillcolor="#C6D54F" stroked="f">
              <v:path arrowok="t"/>
              <v:fill/>
            </v:shape>
            <v:shape style="position:absolute;left:6786;top:-471;width:361;height:388" coordorigin="6786,-471" coordsize="361,388" path="m7124,-274l7096,-274,7115,-273,7124,-274e" filled="t" fillcolor="#C6D54F" stroked="f">
              <v:path arrowok="t"/>
              <v:fill/>
            </v:shape>
            <v:shape style="position:absolute;left:6786;top:-471;width:361;height:388" coordorigin="6786,-471" coordsize="361,388" path="m6896,-328l6871,-328,6872,-324,6873,-320,6873,-316,6864,-298,6849,-284,6870,-284,6877,-303,6893,-303,6888,-318,6888,-319,6896,-328e" filled="t" fillcolor="#C6D54F" stroked="f">
              <v:path arrowok="t"/>
              <v:fill/>
            </v:shape>
            <v:shape style="position:absolute;left:6786;top:-471;width:361;height:388" coordorigin="6786,-471" coordsize="361,388" path="m7147,-306l7127,-299,7108,-296,7106,-296,7146,-296,7146,-297,7147,-306e" filled="t" fillcolor="#C6D54F" stroked="f">
              <v:path arrowok="t"/>
              <v:fill/>
            </v:shape>
            <v:shape style="position:absolute;left:6786;top:-471;width:361;height:388" coordorigin="6786,-471" coordsize="361,388" path="m7090,-338l7094,-297,7107,-297,7132,-317,7090,-338e" filled="t" fillcolor="#C6D54F" stroked="f">
              <v:path arrowok="t"/>
              <v:fill/>
            </v:shape>
            <v:shape style="position:absolute;left:6786;top:-471;width:361;height:388" coordorigin="6786,-471" coordsize="361,388" path="m6943,-471l6881,-422,6869,-353,6869,-349,6869,-342,6870,-334,6871,-328,6871,-328,6896,-328,6902,-334,6912,-351,6920,-370,7065,-370,7038,-433,6988,-465,6960,-465,6952,-469,6943,-471e" filled="t" fillcolor="#C6D54F" stroked="f">
              <v:path arrowok="t"/>
              <v:fill/>
            </v:shape>
            <v:shape style="position:absolute;left:6786;top:-471;width:361;height:388" coordorigin="6786,-471" coordsize="361,388" path="m7065,-370l6920,-370,6937,-360,6955,-351,6974,-344,6993,-339,7014,-336,6996,-344,6978,-353,7067,-353,7065,-370e" filled="t" fillcolor="#C6D54F" stroked="f">
              <v:path arrowok="t"/>
              <v:fill/>
            </v:shape>
            <v:shape style="position:absolute;left:6786;top:-471;width:361;height:388" coordorigin="6786,-471" coordsize="361,388" path="m6973,-467l6966,-467,6960,-465,6988,-465,6973,-467e" filled="t" fillcolor="#C6D54F" stroked="f">
              <v:path arrowok="t"/>
              <v:fill/>
            </v:shape>
          </v:group>
          <w10:wrap type="none"/>
        </w:pic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0"/>
          <w:w w:val="100"/>
          <w:b/>
          <w:bCs/>
        </w:rPr>
        <w:t>9</w: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C6D54F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9" w:after="0" w:line="240" w:lineRule="auto"/>
        <w:ind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br w:type="column"/>
      </w:r>
      <w:r>
        <w:rPr/>
        <w:pict>
          <v:shape style="width:20.682755pt;height:20.625pt;mso-position-horizontal-relative:char;mso-position-vertical-relative:line" type="#_x0000_t75">
            <v:imagedata r:id="rId5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8" w:after="0" w:line="136" w:lineRule="exact"/>
        <w:ind w:left="14"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color w:val="67AD2E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67AD2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67AD2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430.840302pt;margin-top:-29.508232pt;width:18.59pt;height:26.3431pt;mso-position-horizontal-relative:page;mso-position-vertical-relative:paragraph;z-index:-221" coordorigin="8617,-590" coordsize="372,527">
            <v:group style="position:absolute;left:8678;top:-509;width:250;height:72" coordorigin="8678,-509" coordsize="250,72">
              <v:shape style="position:absolute;left:8678;top:-509;width:250;height:72" coordorigin="8678,-509" coordsize="250,72" path="m8803,-509l8678,-447,8683,-437,8803,-497,8827,-497,8803,-509e" filled="t" fillcolor="#005E80" stroked="f">
                <v:path arrowok="t"/>
                <v:fill/>
              </v:shape>
              <v:shape style="position:absolute;left:8678;top:-509;width:250;height:72" coordorigin="8678,-509" coordsize="250,72" path="m8827,-497l8803,-497,8923,-437,8928,-447,8827,-497e" filled="t" fillcolor="#005E80" stroked="f">
                <v:path arrowok="t"/>
                <v:fill/>
              </v:shape>
            </v:group>
            <v:group style="position:absolute;left:8623;top:-347;width:360;height:99" coordorigin="8623,-347" coordsize="360,99">
              <v:shape style="position:absolute;left:8623;top:-347;width:360;height:99" coordorigin="8623,-347" coordsize="360,99" path="m8803,-347l8623,-258,8628,-248,8803,-335,8827,-335,8803,-347e" filled="t" fillcolor="#005E80" stroked="f">
                <v:path arrowok="t"/>
                <v:fill/>
              </v:shape>
              <v:shape style="position:absolute;left:8623;top:-347;width:360;height:99" coordorigin="8623,-347" coordsize="360,99" path="m8827,-335l8803,-335,8978,-248,8982,-258,8827,-335e" filled="t" fillcolor="#005E80" stroked="f">
                <v:path arrowok="t"/>
                <v:fill/>
              </v:shape>
            </v:group>
            <v:group style="position:absolute;left:8773;top:-438;width:85;height:86" coordorigin="8773,-438" coordsize="85,86">
              <v:shape style="position:absolute;left:8773;top:-438;width:85;height:86" coordorigin="8773,-438" coordsize="85,86" path="m8801,-438l8780,-424,8775,-408,8778,-389,8778,-385,8777,-377,8776,-375,8774,-371,8774,-369,8773,-366,8773,-362,8775,-356,8776,-354,8788,-351,8808,-355,8795,-355,8780,-356,8785,-366,8804,-378,8832,-388,8849,-390,8857,-390,8856,-396,8849,-399,8847,-400,8844,-402,8834,-407,8828,-416,8817,-429,8801,-438e" filled="t" fillcolor="#005E80" stroked="f">
                <v:path arrowok="t"/>
                <v:fill/>
              </v:shape>
              <v:shape style="position:absolute;left:8773;top:-438;width:85;height:86" coordorigin="8773,-438" coordsize="85,86" path="m8857,-390l8849,-390,8847,-379,8831,-368,8820,-363,8795,-355,8808,-355,8811,-356,8837,-368,8853,-379,8858,-387,8857,-390e" filled="t" fillcolor="#005E80" stroked="f">
                <v:path arrowok="t"/>
                <v:fill/>
              </v:shape>
            </v:group>
            <v:group style="position:absolute;left:8795;top:-376;width:17;height:16" coordorigin="8795,-376" coordsize="17,16">
              <v:shape style="position:absolute;left:8795;top:-376;width:17;height:16" coordorigin="8795,-376" coordsize="17,16" path="m8807,-376l8802,-374,8798,-372,8795,-369,8795,-364,8798,-360,8808,-360,8812,-364,8812,-372,8810,-375,8807,-376e" filled="t" fillcolor="#005E80" stroked="f">
                <v:path arrowok="t"/>
                <v:fill/>
              </v:shape>
            </v:group>
            <v:group style="position:absolute;left:8781;top:-584;width:26;height:77" coordorigin="8781,-584" coordsize="26,77">
              <v:shape style="position:absolute;left:8781;top:-584;width:26;height:77" coordorigin="8781,-584" coordsize="26,77" path="m8807,-551l8799,-551,8799,-507,8807,-507,8807,-551e" filled="t" fillcolor="#005E80" stroked="f">
                <v:path arrowok="t"/>
                <v:fill/>
              </v:shape>
              <v:shape style="position:absolute;left:8781;top:-584;width:26;height:77" coordorigin="8781,-584" coordsize="26,77" path="m8825,-559l8781,-559,8781,-551,8825,-551,8825,-559e" filled="t" fillcolor="#005E80" stroked="f">
                <v:path arrowok="t"/>
                <v:fill/>
              </v:shape>
              <v:shape style="position:absolute;left:8781;top:-584;width:26;height:77" coordorigin="8781,-584" coordsize="26,77" path="m8807,-584l8799,-584,8799,-559,8807,-559,8807,-584e" filled="t" fillcolor="#005E80" stroked="f">
                <v:path arrowok="t"/>
                <v:fill/>
              </v:shape>
            </v:group>
            <v:group style="position:absolute;left:8686;top:-491;width:233;height:189" coordorigin="8686,-491" coordsize="233,189">
              <v:shape style="position:absolute;left:8686;top:-491;width:233;height:189" coordorigin="8686,-491" coordsize="233,189" path="m8899,-443l8790,-443,8821,-441,8845,-436,8860,-427,8865,-415,8865,-328,8854,-328,8908,-301,8919,-433,8899,-443e" filled="t" fillcolor="#005E80" stroked="f">
                <v:path arrowok="t"/>
                <v:fill/>
              </v:shape>
              <v:shape style="position:absolute;left:8686;top:-491;width:233;height:189" coordorigin="8686,-491" coordsize="233,189" path="m8803,-491l8686,-433,8697,-312,8752,-328,8740,-328,8740,-415,8747,-428,8764,-438,8790,-443,8899,-443,8803,-491e" filled="t" fillcolor="#005E80" stroked="f">
                <v:path arrowok="t"/>
                <v:fill/>
              </v:shape>
            </v:group>
            <v:group style="position:absolute;left:8632;top:-329;width:342;height:260" coordorigin="8632,-329" coordsize="342,260">
              <v:shape style="position:absolute;left:8632;top:-329;width:342;height:260" coordorigin="8632,-329" coordsize="342,260" path="m8803,-329l8632,-244,8652,-73,8763,-69,8763,-133,8672,-133,8672,-219,8680,-239,8700,-248,8965,-248,8803,-329e" filled="t" fillcolor="#005E80" stroked="f">
                <v:path arrowok="t"/>
                <v:fill/>
              </v:shape>
              <v:shape style="position:absolute;left:8632;top:-329;width:342;height:260" coordorigin="8632,-329" coordsize="342,260" path="m8875,-226l8790,-226,8818,-223,8835,-212,8840,-69,8953,-69,8961,-133,8872,-133,8872,-219,8875,-226e" filled="t" fillcolor="#005E80" stroked="f">
                <v:path arrowok="t"/>
                <v:fill/>
              </v:shape>
              <v:shape style="position:absolute;left:8632;top:-329;width:342;height:260" coordorigin="8632,-329" coordsize="342,260" path="m8900,-248l8700,-248,8721,-241,8730,-222,8731,-133,8763,-133,8763,-198,8770,-216,8790,-226,8875,-226,8880,-239,8900,-248e" filled="t" fillcolor="#005E80" stroked="f">
                <v:path arrowok="t"/>
                <v:fill/>
              </v:shape>
              <v:shape style="position:absolute;left:8632;top:-329;width:342;height:260" coordorigin="8632,-329" coordsize="342,260" path="m8965,-248l8900,-248,8921,-241,8930,-222,8931,-133,8961,-133,8974,-244,8965,-248e" filled="t" fillcolor="#005E80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0"/>
          <w:w w:val="100"/>
          <w:b/>
          <w:bCs/>
        </w:rPr>
        <w:t>8</w: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005E80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left="19"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shape style="position:absolute;margin-left:474.561005pt;margin-top:-25.100533pt;width:22.8488pt;height:22.35750pt;mso-position-horizontal-relative:page;mso-position-vertical-relative:paragraph;z-index:-220" type="#_x0000_t75">
            <v:imagedata r:id="rId6" o:title=""/>
          </v:shape>
        </w:pic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0"/>
          <w:w w:val="100"/>
          <w:b/>
          <w:bCs/>
        </w:rPr>
        <w:t>7</w: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77BDE2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1" w:after="0" w:line="100" w:lineRule="exact"/>
        <w:jc w:val="left"/>
        <w:rPr>
          <w:sz w:val="10"/>
          <w:szCs w:val="10"/>
        </w:rPr>
      </w:pPr>
      <w:rPr/>
      <w:r>
        <w:rPr/>
        <w:br w:type="column"/>
      </w:r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136" w:lineRule="exact"/>
        <w:ind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pict>
          <v:group style="position:absolute;margin-left:522.571411pt;margin-top:-19.581833pt;width:22.505pt;height:15.8037pt;mso-position-horizontal-relative:page;mso-position-vertical-relative:paragraph;z-index:-219" coordorigin="10451,-392" coordsize="450,316">
            <v:group style="position:absolute;left:10458;top:-233;width:269;height:89" coordorigin="10458,-233" coordsize="269,89">
              <v:shape style="position:absolute;left:10458;top:-233;width:269;height:89" coordorigin="10458,-233" coordsize="269,89" path="m10458,-233l10458,-212,10595,-144,10647,-165,10595,-165,10458,-233e" filled="t" fillcolor="#17478E" stroked="f">
                <v:path arrowok="t"/>
                <v:fill/>
              </v:shape>
              <v:shape style="position:absolute;left:10458;top:-233;width:269;height:89" coordorigin="10458,-233" coordsize="269,89" path="m10726,-218l10595,-165,10647,-165,10726,-197,10726,-218e" filled="t" fillcolor="#17478E" stroked="f">
                <v:path arrowok="t"/>
                <v:fill/>
              </v:shape>
            </v:group>
            <v:group style="position:absolute;left:10458;top:-314;width:269;height:138" coordorigin="10458,-314" coordsize="269,138">
              <v:shape style="position:absolute;left:10458;top:-314;width:269;height:138" coordorigin="10458,-314" coordsize="269,138" path="m10578,-314l10467,-269,10458,-244,10595,-176,10710,-222,10622,-222,10619,-223,10575,-223,10521,-250,10517,-254,10531,-260,10532,-267,10518,-274,10595,-305,10578,-314e" filled="t" fillcolor="#17478E" stroked="f">
                <v:path arrowok="t"/>
                <v:fill/>
              </v:shape>
              <v:shape style="position:absolute;left:10458;top:-314;width:269;height:138" coordorigin="10458,-314" coordsize="269,138" path="m10699,-252l10622,-222,10710,-222,10726,-228,10726,-238,10699,-252e" filled="t" fillcolor="#17478E" stroked="f">
                <v:path arrowok="t"/>
                <v:fill/>
              </v:shape>
              <v:shape style="position:absolute;left:10458;top:-314;width:269;height:138" coordorigin="10458,-314" coordsize="269,138" path="m10591,-229l10575,-223,10619,-223,10607,-229,10591,-229e" filled="t" fillcolor="#17478E" stroked="f">
                <v:path arrowok="t"/>
                <v:fill/>
              </v:shape>
            </v:group>
            <v:group style="position:absolute;left:10458;top:-202;width:269;height:89" coordorigin="10458,-202" coordsize="269,89">
              <v:shape style="position:absolute;left:10458;top:-202;width:269;height:89" coordorigin="10458,-202" coordsize="269,89" path="m10458,-202l10458,-181,10595,-113,10647,-134,10595,-134,10458,-202e" filled="t" fillcolor="#17478E" stroked="f">
                <v:path arrowok="t"/>
                <v:fill/>
              </v:shape>
              <v:shape style="position:absolute;left:10458;top:-202;width:269;height:89" coordorigin="10458,-202" coordsize="269,89" path="m10726,-187l10595,-134,10647,-134,10726,-166,10726,-187e" filled="t" fillcolor="#17478E" stroked="f">
                <v:path arrowok="t"/>
                <v:fill/>
              </v:shape>
            </v:group>
            <v:group style="position:absolute;left:10603;top:-301;width:86;height:44" coordorigin="10603,-301" coordsize="86,44">
              <v:shape style="position:absolute;left:10603;top:-301;width:86;height:44" coordorigin="10603,-301" coordsize="86,44" path="m10604,-301l10667,-259,10689,-257,10604,-301e" filled="t" fillcolor="#17478E" stroked="f">
                <v:path arrowok="t"/>
                <v:fill/>
              </v:shape>
            </v:group>
            <v:group style="position:absolute;left:10458;top:-171;width:269;height:89" coordorigin="10458,-171" coordsize="269,89">
              <v:shape style="position:absolute;left:10458;top:-171;width:269;height:89" coordorigin="10458,-171" coordsize="269,89" path="m10458,-171l10458,-150,10595,-82,10647,-103,10595,-103,10458,-171e" filled="t" fillcolor="#17478E" stroked="f">
                <v:path arrowok="t"/>
                <v:fill/>
              </v:shape>
              <v:shape style="position:absolute;left:10458;top:-171;width:269;height:89" coordorigin="10458,-171" coordsize="269,89" path="m10726,-155l10595,-103,10647,-103,10726,-134,10726,-155e" filled="t" fillcolor="#17478E" stroked="f">
                <v:path arrowok="t"/>
                <v:fill/>
              </v:shape>
            </v:group>
            <v:group style="position:absolute;left:10647;top:-386;width:249;height:132" coordorigin="10647,-386" coordsize="249,132">
              <v:shape style="position:absolute;left:10647;top:-386;width:249;height:132" coordorigin="10647,-386" coordsize="249,132" path="m10812,-359l10778,-359,10831,-331,10836,-327,10822,-321,10821,-314,10835,-307,10763,-278,10789,-265,10789,-253,10895,-296,10895,-316,10812,-359e" filled="t" fillcolor="#17478E" stroked="f">
                <v:path arrowok="t"/>
                <v:fill/>
              </v:shape>
              <v:shape style="position:absolute;left:10647;top:-386;width:249;height:132" coordorigin="10647,-386" coordsize="249,132" path="m10758,-386l10647,-341,10659,-331,10723,-356,10733,-359,10811,-359,10758,-386e" filled="t" fillcolor="#17478E" stroked="f">
                <v:path arrowok="t"/>
                <v:fill/>
              </v:shape>
              <v:shape style="position:absolute;left:10647;top:-386;width:249;height:132" coordorigin="10647,-386" coordsize="249,132" path="m10811,-359l10733,-359,10746,-352,10762,-352,10778,-359,10812,-359,10811,-359e" filled="t" fillcolor="#17478E" stroked="f">
                <v:path arrowok="t"/>
                <v:fill/>
              </v:shape>
            </v:group>
            <v:group style="position:absolute;left:10789;top:-254;width:106;height:63" coordorigin="10789,-254" coordsize="106,63">
              <v:shape style="position:absolute;left:10789;top:-254;width:106;height:63" coordorigin="10789,-254" coordsize="106,63" path="m10895,-254l10789,-212,10789,-191,10895,-233,10895,-254e" filled="t" fillcolor="#17478E" stroked="f">
                <v:path arrowok="t"/>
                <v:fill/>
              </v:shape>
            </v:group>
            <v:group style="position:absolute;left:10582;top:-338;width:198;height:208" coordorigin="10582,-338" coordsize="198,208">
              <v:shape style="position:absolute;left:10582;top:-338;width:198;height:208" coordorigin="10582,-338" coordsize="198,208" path="m10626,-338l10582,-320,10735,-242,10735,-130,10781,-149,10781,-260,10626,-338e" filled="t" fillcolor="#17478E" stroked="f">
                <v:path arrowok="t"/>
                <v:fill/>
              </v:shape>
            </v:group>
            <v:group style="position:absolute;left:10789;top:-286;width:106;height:63" coordorigin="10789,-286" coordsize="106,63">
              <v:shape style="position:absolute;left:10789;top:-286;width:106;height:63" coordorigin="10789,-286" coordsize="106,63" path="m10895,-286l10789,-243,10789,-222,10895,-265,10895,-286e" filled="t" fillcolor="#17478E" stroked="f">
                <v:path arrowok="t"/>
                <v:fill/>
              </v:shape>
            </v:group>
            <v:group style="position:absolute;left:10673;top:-324;width:76;height:38" coordorigin="10673,-324" coordsize="76,38">
              <v:shape style="position:absolute;left:10673;top:-324;width:76;height:38" coordorigin="10673,-324" coordsize="76,38" path="m10673,-324l10749,-286,10749,-287,10748,-288,10686,-322,10673,-324e" filled="t" fillcolor="#17478E" stroked="f">
                <v:path arrowok="t"/>
                <v:fill/>
              </v:shape>
            </v:group>
            <v:group style="position:absolute;left:10789;top:-223;width:106;height:63" coordorigin="10789,-223" coordsize="106,63">
              <v:shape style="position:absolute;left:10789;top:-223;width:106;height:63" coordorigin="10789,-223" coordsize="106,63" path="m10895,-223l10789,-181,10789,-159,10895,-202,10895,-223e" filled="t" fillcolor="#17478E" stroked="f">
                <v:path arrowok="t"/>
                <v:fill/>
              </v:shape>
            </v:group>
            <w10:wrap type="none"/>
          </v:group>
        </w:pic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7" w:equalWidth="0">
            <w:col w:w="2333" w:space="2787"/>
            <w:col w:w="477" w:space="443"/>
            <w:col w:w="407" w:space="503"/>
            <w:col w:w="421" w:space="509"/>
            <w:col w:w="407" w:space="463"/>
            <w:col w:w="457" w:space="514"/>
            <w:col w:w="739"/>
          </w:cols>
        </w:sectPr>
      </w:pPr>
      <w:rPr/>
    </w:p>
    <w:p>
      <w:pPr>
        <w:spacing w:before="1" w:after="0" w:line="140" w:lineRule="exact"/>
        <w:jc w:val="left"/>
        <w:rPr>
          <w:sz w:val="14"/>
          <w:szCs w:val="14"/>
        </w:rPr>
      </w:pPr>
      <w:rPr/>
      <w:r>
        <w:rPr>
          <w:sz w:val="14"/>
          <w:szCs w:val="14"/>
        </w:rPr>
      </w:r>
    </w:p>
    <w:p>
      <w:pPr>
        <w:spacing w:before="0" w:after="0" w:line="287" w:lineRule="auto"/>
        <w:ind w:left="112" w:right="-41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stärken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Gemeinschaft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und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tragen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mit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Ihrem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solidarischen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Beitrag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dazu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bei,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dass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Evangelische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Landes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k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i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r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c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h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2"/>
          <w:szCs w:val="12"/>
          <w:spacing w:val="3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i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Bade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auc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h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langfristi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1"/>
          <w:w w:val="100"/>
        </w:rPr>
        <w:t>ein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12"/>
          <w:szCs w:val="12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lebendige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-4"/>
          <w:w w:val="100"/>
        </w:rPr>
        <w:t>K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irche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für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die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Menschen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vor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Ort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sein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12"/>
          <w:szCs w:val="12"/>
          <w:spacing w:val="0"/>
          <w:w w:val="100"/>
        </w:rPr>
        <w:t>kann.</w:t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6"/>
          <w:b/>
          <w:bCs/>
        </w:rPr>
        <w:t>GOTTESDIENSTE,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6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SEELSORG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LEBENSBEGLEI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1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Gottesdienst,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0"/>
        </w:rPr>
        <w:t>P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ersona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inkl.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Pfarrerinne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Pfarre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dediakoninnen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-diakone,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Gruppe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Kreis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1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4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Gemeinde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6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KINDER,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JUGEN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  <w:b/>
          <w:bCs/>
        </w:rPr>
        <w:t>F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AMILIE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indertagesein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richtungen,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inder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Jugendgruppen,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Familien-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angebote,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Freizeiten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44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KIRCH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IN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DEUTSCHLAND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WE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10"/>
          <w:w w:val="108"/>
          <w:b/>
          <w:bCs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WEITE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ENGA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GEMENT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Unterstützung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7"/>
        </w:rPr>
        <w:t>finanzschwäche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evangelischer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EKD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Zusammen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arbei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1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mi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ande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christlichen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2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weltweit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vo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Ort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1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Ent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wicklungshilfe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99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GEBÄUDE-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UNTERHA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  <w:b/>
          <w:bCs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5"/>
          <w:w w:val="100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irchen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Ge-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meinderäume,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Pfarrhäuser;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viele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denkmal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geschütz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ortsbildprägend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40" w:lineRule="auto"/>
        <w:ind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DIAKONIE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2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1"/>
          <w:w w:val="108"/>
        </w:rPr>
        <w:t>Diako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stationen,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Altenheime,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Krankenhäuse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Sozialarbeit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8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209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KOSTEN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KIRCHEN-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STEUER-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ERHEBUNG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73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Zahlun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23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an</w:t>
      </w:r>
      <w:r>
        <w:rPr>
          <w:rFonts w:ascii="Trebuchet MS" w:hAnsi="Trebuchet MS" w:cs="Trebuchet MS" w:eastAsia="Trebuchet MS"/>
          <w:sz w:val="9"/>
          <w:szCs w:val="9"/>
          <w:spacing w:val="8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di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staatliche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Finanzverwal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tun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dafü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das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s</w:t>
      </w:r>
      <w:r>
        <w:rPr>
          <w:rFonts w:ascii="Trebuchet MS" w:hAnsi="Trebuchet MS" w:cs="Trebuchet MS" w:eastAsia="Trebuchet MS"/>
          <w:sz w:val="9"/>
          <w:szCs w:val="9"/>
          <w:spacing w:val="-4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si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die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irchensteuer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zusamme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-3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mit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de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Einkom-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mensteuer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erhebt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7" w:equalWidth="0">
            <w:col w:w="2337" w:space="2784"/>
            <w:col w:w="731" w:space="189"/>
            <w:col w:w="676" w:space="248"/>
            <w:col w:w="724" w:space="191"/>
            <w:col w:w="662" w:space="228"/>
            <w:col w:w="642" w:space="311"/>
            <w:col w:w="737"/>
          </w:cols>
        </w:sectPr>
      </w:pPr>
      <w:rPr/>
    </w:p>
    <w:p>
      <w:pPr>
        <w:spacing w:before="58" w:after="0" w:line="136" w:lineRule="exact"/>
        <w:ind w:left="123"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8" w:after="0" w:line="136" w:lineRule="exact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0"/>
          <w:w w:val="100"/>
          <w:b/>
          <w:bCs/>
        </w:rPr>
        <w:t>3</w:t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A3D7D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4" w:after="0" w:line="240" w:lineRule="auto"/>
        <w:ind w:right="-58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0"/>
          <w:w w:val="100"/>
          <w:b/>
          <w:bCs/>
        </w:rPr>
        <w:t>0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17478E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spacing w:before="58" w:after="0" w:line="136" w:lineRule="exact"/>
        <w:ind w:right="-20"/>
        <w:jc w:val="left"/>
        <w:rPr>
          <w:rFonts w:ascii="Trebuchet MS" w:hAnsi="Trebuchet MS" w:cs="Trebuchet MS" w:eastAsia="Trebuchet MS"/>
          <w:sz w:val="12"/>
          <w:szCs w:val="12"/>
        </w:rPr>
      </w:pPr>
      <w:rPr/>
      <w:r>
        <w:rPr/>
        <w:br w:type="column"/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2"/>
          <w:w w:val="100"/>
          <w:b/>
          <w:bCs/>
        </w:rPr>
        <w:t>1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0"/>
          <w:w w:val="100"/>
          <w:b/>
          <w:bCs/>
        </w:rPr>
        <w:t>2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12"/>
          <w:szCs w:val="12"/>
          <w:color w:val="8EC899"/>
          <w:spacing w:val="-2"/>
          <w:w w:val="101"/>
          <w:b/>
          <w:bCs/>
        </w:rPr>
        <w:t>EURO</w:t>
      </w:r>
      <w:r>
        <w:rPr>
          <w:rFonts w:ascii="Trebuchet MS" w:hAnsi="Trebuchet MS" w:cs="Trebuchet MS" w:eastAsia="Trebuchet MS"/>
          <w:sz w:val="12"/>
          <w:szCs w:val="12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4" w:equalWidth="0">
            <w:col w:w="531" w:space="529"/>
            <w:col w:w="407" w:space="543"/>
            <w:col w:w="477" w:space="426"/>
            <w:col w:w="7547"/>
          </w:cols>
        </w:sectPr>
      </w:pPr>
      <w:rPr/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>
          <w:sz w:val="16"/>
          <w:szCs w:val="16"/>
        </w:rPr>
      </w:r>
    </w:p>
    <w:p>
      <w:pPr>
        <w:spacing w:before="0" w:after="0" w:line="240" w:lineRule="auto"/>
        <w:ind w:left="123"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BER</w:t>
      </w:r>
      <w:r>
        <w:rPr>
          <w:rFonts w:ascii="Trebuchet MS" w:hAnsi="Trebuchet MS" w:cs="Trebuchet MS" w:eastAsia="Trebuchet MS"/>
          <w:sz w:val="9"/>
          <w:szCs w:val="9"/>
          <w:spacing w:val="-11"/>
          <w:w w:val="108"/>
          <w:b/>
          <w:bCs/>
        </w:rPr>
        <w:t>A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240" w:lineRule="auto"/>
        <w:ind w:left="123" w:right="-20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&amp;</w:t>
      </w:r>
      <w:r>
        <w:rPr>
          <w:rFonts w:ascii="Trebuchet MS" w:hAnsi="Trebuchet MS" w:cs="Trebuchet MS" w:eastAsia="Trebuchet MS"/>
          <w:sz w:val="9"/>
          <w:szCs w:val="9"/>
          <w:spacing w:val="3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SEELSORGE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9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left="123"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Krankenhaus-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Altenheim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seelsorge,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14"/>
          <w:w w:val="100"/>
        </w:rPr>
        <w:t>T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elefon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2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Notfallseelsorge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5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KIRCHENMUSIK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D</w:t>
      </w:r>
      <w:r>
        <w:rPr>
          <w:rFonts w:ascii="Trebuchet MS" w:hAnsi="Trebuchet MS" w:cs="Trebuchet MS" w:eastAsia="Trebuchet MS"/>
          <w:sz w:val="9"/>
          <w:szCs w:val="9"/>
          <w:spacing w:val="12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KU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TUR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Chöre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Orcheste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onzerte,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Theate</w:t>
      </w:r>
      <w:r>
        <w:rPr>
          <w:rFonts w:ascii="Trebuchet MS" w:hAnsi="Trebuchet MS" w:cs="Trebuchet MS" w:eastAsia="Trebuchet MS"/>
          <w:sz w:val="9"/>
          <w:szCs w:val="9"/>
          <w:spacing w:val="-1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Ausstellungen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4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LEITUN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27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VE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  <w:b/>
          <w:bCs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  <w:b/>
          <w:bCs/>
        </w:rPr>
        <w:t>W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A</w:t>
      </w:r>
      <w:r>
        <w:rPr>
          <w:rFonts w:ascii="Trebuchet MS" w:hAnsi="Trebuchet MS" w:cs="Trebuchet MS" w:eastAsia="Trebuchet MS"/>
          <w:sz w:val="9"/>
          <w:szCs w:val="9"/>
          <w:spacing w:val="-9"/>
          <w:w w:val="108"/>
          <w:b/>
          <w:bCs/>
        </w:rPr>
        <w:t>L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-36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Zentral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20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Auf-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gabe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n</w:t>
      </w:r>
      <w:r>
        <w:rPr>
          <w:rFonts w:ascii="Trebuchet MS" w:hAnsi="Trebuchet MS" w:cs="Trebuchet MS" w:eastAsia="Trebuchet MS"/>
          <w:sz w:val="9"/>
          <w:szCs w:val="9"/>
          <w:spacing w:val="17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wi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e</w:t>
      </w:r>
      <w:r>
        <w:rPr>
          <w:rFonts w:ascii="Trebuchet MS" w:hAnsi="Trebuchet MS" w:cs="Trebuchet MS" w:eastAsia="Trebuchet MS"/>
          <w:sz w:val="9"/>
          <w:szCs w:val="9"/>
          <w:spacing w:val="9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die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5"/>
          <w:w w:val="108"/>
        </w:rPr>
        <w:t>K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irchenleitung,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echnungsprü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fung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5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7"/>
          <w:w w:val="108"/>
        </w:rPr>
        <w:t>P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ersonal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verwaltung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5" w:after="0" w:line="160" w:lineRule="exact"/>
        <w:jc w:val="left"/>
        <w:rPr>
          <w:sz w:val="16"/>
          <w:szCs w:val="16"/>
        </w:rPr>
      </w:pPr>
      <w:rPr/>
      <w:r>
        <w:rPr/>
        <w:br w:type="column"/>
      </w:r>
      <w:r>
        <w:rPr>
          <w:sz w:val="16"/>
          <w:szCs w:val="16"/>
        </w:rPr>
      </w:r>
    </w:p>
    <w:p>
      <w:pPr>
        <w:spacing w:before="0" w:after="0" w:line="252" w:lineRule="auto"/>
        <w:ind w:right="6895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2"/>
          <w:w w:val="100"/>
          <w:b/>
          <w:bCs/>
        </w:rPr>
        <w:t>BILDUN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UND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  <w:b/>
          <w:bCs/>
        </w:rPr>
        <w:t>ERZIEHUNG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59" w:lineRule="auto"/>
        <w:ind w:right="6807"/>
        <w:jc w:val="left"/>
        <w:rPr>
          <w:rFonts w:ascii="Trebuchet MS" w:hAnsi="Trebuchet MS" w:cs="Trebuchet MS" w:eastAsia="Trebuchet MS"/>
          <w:sz w:val="9"/>
          <w:szCs w:val="9"/>
        </w:rPr>
      </w:pPr>
      <w:rPr/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R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eligionsunter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0"/>
        </w:rPr>
        <w:t>richt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  <w:t>,</w:t>
      </w:r>
      <w:r>
        <w:rPr>
          <w:rFonts w:ascii="Trebuchet MS" w:hAnsi="Trebuchet MS" w:cs="Trebuchet MS" w:eastAsia="Trebuchet MS"/>
          <w:sz w:val="9"/>
          <w:szCs w:val="9"/>
          <w:spacing w:val="16"/>
          <w:w w:val="100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Erwachse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-</w:t>
      </w:r>
      <w:r>
        <w:rPr>
          <w:rFonts w:ascii="Trebuchet MS" w:hAnsi="Trebuchet MS" w:cs="Trebuchet MS" w:eastAsia="Trebuchet MS"/>
          <w:sz w:val="9"/>
          <w:szCs w:val="9"/>
          <w:spacing w:val="0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nenbildung,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Schulen,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Hochschulen,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Büchereien,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 </w:t>
      </w:r>
      <w:r>
        <w:rPr>
          <w:rFonts w:ascii="Trebuchet MS" w:hAnsi="Trebuchet MS" w:cs="Trebuchet MS" w:eastAsia="Trebuchet MS"/>
          <w:sz w:val="9"/>
          <w:szCs w:val="9"/>
          <w:spacing w:val="-6"/>
          <w:w w:val="108"/>
        </w:rPr>
        <w:t>W</w:t>
      </w:r>
      <w:r>
        <w:rPr>
          <w:rFonts w:ascii="Trebuchet MS" w:hAnsi="Trebuchet MS" w:cs="Trebuchet MS" w:eastAsia="Trebuchet MS"/>
          <w:sz w:val="9"/>
          <w:szCs w:val="9"/>
          <w:spacing w:val="-2"/>
          <w:w w:val="108"/>
        </w:rPr>
        <w:t>eiterbildungen</w:t>
      </w:r>
      <w:r>
        <w:rPr>
          <w:rFonts w:ascii="Trebuchet MS" w:hAnsi="Trebuchet MS" w:cs="Trebuchet MS" w:eastAsia="Trebuchet MS"/>
          <w:sz w:val="9"/>
          <w:szCs w:val="9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4" w:equalWidth="0">
            <w:col w:w="799" w:space="260"/>
            <w:col w:w="741" w:space="209"/>
            <w:col w:w="640" w:space="263"/>
            <w:col w:w="7548"/>
          </w:cols>
        </w:sectPr>
      </w:pPr>
      <w:rPr/>
    </w:p>
    <w:p>
      <w:pPr>
        <w:spacing w:before="6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2" w:after="0" w:line="249" w:lineRule="exact"/>
        <w:ind w:left="3124" w:right="-73"/>
        <w:jc w:val="left"/>
        <w:rPr>
          <w:rFonts w:ascii="Trebuchet MS" w:hAnsi="Trebuchet MS" w:cs="Trebuchet MS" w:eastAsia="Trebuchet MS"/>
          <w:sz w:val="22"/>
          <w:szCs w:val="22"/>
        </w:rPr>
      </w:pPr>
      <w:rPr/>
      <w:r>
        <w:rPr>
          <w:rFonts w:ascii="Trebuchet MS" w:hAnsi="Trebuchet MS" w:cs="Trebuchet MS" w:eastAsia="Trebuchet MS"/>
          <w:sz w:val="22"/>
          <w:szCs w:val="22"/>
          <w:color w:val="FFFFFF"/>
          <w:spacing w:val="-18"/>
          <w:w w:val="100"/>
          <w:b/>
          <w:bCs/>
          <w:position w:val="-1"/>
        </w:rPr>
        <w:t>1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4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0"/>
          <w:w w:val="100"/>
          <w:b/>
          <w:bCs/>
          <w:position w:val="-1"/>
        </w:rPr>
        <w:t>0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-2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-2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0"/>
          <w:w w:val="100"/>
          <w:b/>
          <w:bCs/>
          <w:position w:val="-1"/>
        </w:rPr>
        <w:t>O</w:t>
      </w:r>
      <w:r>
        <w:rPr>
          <w:rFonts w:ascii="Trebuchet MS" w:hAnsi="Trebuchet MS" w:cs="Trebuchet MS" w:eastAsia="Trebuchet MS"/>
          <w:sz w:val="22"/>
          <w:szCs w:val="22"/>
          <w:color w:val="FFFFFF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2"/>
          <w:w w:val="100"/>
          <w:b/>
          <w:bCs/>
          <w:position w:val="-1"/>
        </w:rPr>
        <w:t>M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ER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5"/>
          <w:w w:val="100"/>
          <w:b/>
          <w:bCs/>
          <w:position w:val="-1"/>
        </w:rPr>
        <w:t> 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1"/>
          <w:w w:val="100"/>
          <w:b/>
          <w:bCs/>
          <w:position w:val="-1"/>
        </w:rPr>
        <w:t>K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I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4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C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H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N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S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T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4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1"/>
          <w:w w:val="100"/>
          <w:b/>
          <w:bCs/>
          <w:position w:val="-1"/>
        </w:rPr>
        <w:t>U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-3"/>
          <w:w w:val="100"/>
          <w:b/>
          <w:bCs/>
          <w:position w:val="-1"/>
        </w:rPr>
        <w:t>E</w:t>
      </w:r>
      <w:r>
        <w:rPr>
          <w:rFonts w:ascii="Trebuchet MS" w:hAnsi="Trebuchet MS" w:cs="Trebuchet MS" w:eastAsia="Trebuchet MS"/>
          <w:sz w:val="22"/>
          <w:szCs w:val="22"/>
          <w:color w:val="CFE4F4"/>
          <w:spacing w:val="0"/>
          <w:w w:val="100"/>
          <w:b/>
          <w:bCs/>
          <w:position w:val="-1"/>
        </w:rPr>
        <w:t>R</w:t>
      </w:r>
      <w:r>
        <w:rPr>
          <w:rFonts w:ascii="Trebuchet MS" w:hAnsi="Trebuchet MS" w:cs="Trebuchet MS" w:eastAsia="Trebuchet MS"/>
          <w:sz w:val="22"/>
          <w:szCs w:val="22"/>
          <w:color w:val="000000"/>
          <w:spacing w:val="0"/>
          <w:w w:val="100"/>
          <w:position w:val="0"/>
        </w:rPr>
      </w:r>
    </w:p>
    <w:p>
      <w:pPr>
        <w:spacing w:before="82" w:after="0" w:line="240" w:lineRule="auto"/>
        <w:ind w:right="-20"/>
        <w:jc w:val="left"/>
        <w:rPr>
          <w:rFonts w:ascii="Arial" w:hAnsi="Arial" w:cs="Arial" w:eastAsia="Arial"/>
          <w:sz w:val="6"/>
          <w:szCs w:val="6"/>
        </w:rPr>
      </w:pPr>
      <w:rPr/>
      <w:r>
        <w:rPr/>
        <w:br w:type="column"/>
      </w:r>
      <w:r>
        <w:rPr>
          <w:rFonts w:ascii="Arial" w:hAnsi="Arial" w:cs="Arial" w:eastAsia="Arial"/>
          <w:sz w:val="6"/>
          <w:szCs w:val="6"/>
          <w:spacing w:val="0"/>
          <w:w w:val="100"/>
        </w:rPr>
        <w:t>Die</w:t>
      </w:r>
      <w:r>
        <w:rPr>
          <w:rFonts w:ascii="Arial" w:hAnsi="Arial" w:cs="Arial" w:eastAsia="Arial"/>
          <w:sz w:val="6"/>
          <w:szCs w:val="6"/>
          <w:spacing w:val="9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Zahlen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1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und</w:t>
      </w:r>
      <w:r>
        <w:rPr>
          <w:rFonts w:ascii="Arial" w:hAnsi="Arial" w:cs="Arial" w:eastAsia="Arial"/>
          <w:sz w:val="6"/>
          <w:szCs w:val="6"/>
          <w:spacing w:val="11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Zuordnungen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der</w:t>
      </w:r>
      <w:r>
        <w:rPr>
          <w:rFonts w:ascii="Arial" w:hAnsi="Arial" w:cs="Arial" w:eastAsia="Arial"/>
          <w:sz w:val="6"/>
          <w:szCs w:val="6"/>
          <w:spacing w:val="10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Bereiche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haben</w:t>
      </w:r>
      <w:r>
        <w:rPr>
          <w:rFonts w:ascii="Arial" w:hAnsi="Arial" w:cs="Arial" w:eastAsia="Arial"/>
          <w:sz w:val="6"/>
          <w:szCs w:val="6"/>
          <w:spacing w:val="16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sich</w:t>
      </w:r>
      <w:r>
        <w:rPr>
          <w:rFonts w:ascii="Arial" w:hAnsi="Arial" w:cs="Arial" w:eastAsia="Arial"/>
          <w:sz w:val="6"/>
          <w:szCs w:val="6"/>
          <w:spacing w:val="12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gegenüber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2014</w:t>
      </w:r>
      <w:r>
        <w:rPr>
          <w:rFonts w:ascii="Arial" w:hAnsi="Arial" w:cs="Arial" w:eastAsia="Arial"/>
          <w:sz w:val="6"/>
          <w:szCs w:val="6"/>
          <w:spacing w:val="13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0"/>
        </w:rPr>
        <w:t>leicht</w:t>
      </w:r>
      <w:r>
        <w:rPr>
          <w:rFonts w:ascii="Arial" w:hAnsi="Arial" w:cs="Arial" w:eastAsia="Arial"/>
          <w:sz w:val="6"/>
          <w:szCs w:val="6"/>
          <w:spacing w:val="14"/>
          <w:w w:val="100"/>
        </w:rPr>
        <w:t> </w:t>
      </w:r>
      <w:r>
        <w:rPr>
          <w:rFonts w:ascii="Arial" w:hAnsi="Arial" w:cs="Arial" w:eastAsia="Arial"/>
          <w:sz w:val="6"/>
          <w:szCs w:val="6"/>
          <w:spacing w:val="0"/>
          <w:w w:val="109"/>
        </w:rPr>
        <w:t>verändert.</w:t>
      </w:r>
      <w:r>
        <w:rPr>
          <w:rFonts w:ascii="Arial" w:hAnsi="Arial" w:cs="Arial" w:eastAsia="Arial"/>
          <w:sz w:val="6"/>
          <w:szCs w:val="6"/>
          <w:spacing w:val="0"/>
          <w:w w:val="100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  <w:cols w:num="2" w:equalWidth="0">
            <w:col w:w="6701" w:space="253"/>
            <w:col w:w="3506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7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jc w:val="left"/>
        <w:spacing w:after="0"/>
        <w:sectPr>
          <w:type w:val="continuous"/>
          <w:pgSz w:w="11920" w:h="16840"/>
          <w:pgMar w:top="580" w:bottom="280" w:left="740" w:right="720"/>
        </w:sectPr>
      </w:pPr>
      <w:rPr/>
    </w:p>
    <w:p>
      <w:pPr>
        <w:spacing w:before="33" w:after="0" w:line="305" w:lineRule="auto"/>
        <w:ind w:left="110" w:right="-53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pict>
          <v:group style="position:absolute;margin-left:14.272pt;margin-top:274.350616pt;width:563.731pt;height:279.756402pt;mso-position-horizontal-relative:page;mso-position-vertical-relative:page;z-index:-224" coordorigin="285,5487" coordsize="11275,5595">
            <v:group style="position:absolute;left:10097;top:8627;width:5;height:4" coordorigin="10097,8627" coordsize="5,4">
              <v:shape style="position:absolute;left:10097;top:8627;width:5;height:4" coordorigin="10097,8627" coordsize="5,4" path="m10101,8627l10100,8627,10098,8628,10097,8629,10097,8630,10100,8628,10101,8627e" filled="t" fillcolor="#009EE3" stroked="f">
                <v:path arrowok="t"/>
                <v:fill/>
              </v:shape>
            </v:group>
            <v:group style="position:absolute;left:11109;top:7057;width:441;height:757" coordorigin="11109,7057" coordsize="441,757">
              <v:shape style="position:absolute;left:11109;top:7057;width:441;height:757" coordorigin="11109,7057" coordsize="441,757" path="m11550,7395l11109,7814,11550,7514,11550,7395e" filled="t" fillcolor="#C6D54F" stroked="f">
                <v:path arrowok="t"/>
                <v:fill/>
              </v:shape>
            </v:group>
            <v:group style="position:absolute;left:9935;top:7252;width:1615;height:1425" coordorigin="9935,7252" coordsize="1615,1425">
              <v:shape style="position:absolute;left:9935;top:7252;width:1615;height:1425" coordorigin="9935,7252" coordsize="1615,1425" path="m11550,7498l11489,7541,10713,8098,9935,8677,10120,8575,10401,8426,10771,8234,11223,8006,11550,7845,11550,7498e" filled="t" fillcolor="#FFEF42" stroked="f">
                <v:path arrowok="t"/>
                <v:fill/>
              </v:shape>
            </v:group>
            <v:group style="position:absolute;left:8974;top:9259;width:2;height:2" coordorigin="8974,9259" coordsize="2,2">
              <v:shape style="position:absolute;left:8974;top:9259;width:2;height:2" coordorigin="8974,9259" coordsize="2,1" path="m8975,9259l8975,9259,8974,9259,8974,9260,8974,9259,8975,9259e" filled="t" fillcolor="#FCEA0F" stroked="f">
                <v:path arrowok="t"/>
                <v:fill/>
              </v:shape>
            </v:group>
            <v:group style="position:absolute;left:8877;top:7565;width:2673;height:1744" coordorigin="8877,7565" coordsize="2673,1744">
              <v:shape style="position:absolute;left:8877;top:7565;width:2673;height:1744" coordorigin="8877,7565" coordsize="2673,1744" path="m11550,7759l10904,8112,9894,8692,8877,9309,10079,8908,11267,8535,11550,8451,11550,7759e" filled="t" fillcolor="#A4D7DA" stroked="f">
                <v:path arrowok="t"/>
                <v:fill/>
              </v:shape>
            </v:group>
            <v:group style="position:absolute;left:7772;top:8246;width:3778;height:1401" coordorigin="7772,8246" coordsize="3778,1401">
              <v:shape style="position:absolute;left:7772;top:8246;width:3778;height:1401" coordorigin="7772,8246" coordsize="3778,1401" path="m11550,8371l9548,9078,8951,9279,8360,9469,7772,9647,8729,9427,9712,9228,10714,9049,11550,8916,11550,8371e" filled="t" fillcolor="#C6D54F" stroked="f">
                <v:path arrowok="t"/>
                <v:fill/>
              </v:shape>
            </v:group>
            <v:group style="position:absolute;left:295;top:9299;width:8606;height:1773" coordorigin="295,9299" coordsize="8606,1773">
              <v:shape style="position:absolute;left:295;top:9299;width:8606;height:1773" coordorigin="295,9299" coordsize="8606,1773" path="m9197,9299l9171,9304,8179,9613,7227,9893,6315,10148,5444,10377,4613,10584,3823,10768,3075,10933,2402,11072,5222,11072,5761,10856,6371,10603,6969,10346,7554,10087,8122,9825,8670,9562,9197,9299e" filled="t" fillcolor="#9AA1D1" stroked="f">
                <v:path arrowok="t"/>
                <v:fill/>
              </v:shape>
            </v:group>
            <v:group style="position:absolute;left:295;top:8673;width:9647;height:2400" coordorigin="295,8673" coordsize="9647,2400">
              <v:shape style="position:absolute;left:295;top:8673;width:9647;height:2400" coordorigin="295,8673" coordsize="9647,2400" path="m10237,8673l9778,8943,9268,9217,8714,9493,8119,9769,7489,10046,6830,10321,6147,10593,5445,10861,4871,11072,6712,11072,7108,10826,7720,10432,8276,10065,8772,9728,9202,9428,9564,9171,9852,8961,10063,8804,10193,8706,10237,8673e" filled="t" fillcolor="#8AD1ED" stroked="f">
                <v:path arrowok="t"/>
                <v:fill/>
              </v:shape>
            </v:group>
            <v:group style="position:absolute;left:295;top:7799;width:10831;height:3273" coordorigin="295,7799" coordsize="10831,3273">
              <v:shape style="position:absolute;left:295;top:7799;width:10831;height:3273" coordorigin="295,7799" coordsize="10831,3273" path="m11422,7799l11405,7811,11387,7823,11354,7847,11257,7918,11227,7941,11171,7980,11015,8092,10875,8195,10336,8600,9782,9001,9224,9390,8660,9767,8091,10134,7515,10491,6933,10838,6523,11072,7844,11072,8165,10806,8934,10138,9732,9417,10561,8639,11422,7799e" filled="t" fillcolor="#77BDE2" stroked="f">
                <v:path arrowok="t"/>
                <v:fill/>
              </v:shape>
            </v:group>
            <v:group style="position:absolute;left:295;top:9646;width:7483;height:1426" coordorigin="295,9646" coordsize="7483,1426">
              <v:shape style="position:absolute;left:295;top:9646;width:7483;height:1426" coordorigin="295,9646" coordsize="7483,1426" path="m8074,9646l7157,9831,6262,10001,5392,10155,4549,10294,3736,10420,2957,10533,1507,10721,591,10824,591,11072,3862,11072,4014,11042,4156,11003,4553,10885,4960,10757,5386,10615,6325,10286,8074,9646e" filled="t" fillcolor="#065C9D" stroked="f">
                <v:path arrowok="t"/>
                <v:fill/>
              </v:shape>
            </v:group>
            <v:group style="position:absolute;left:1171;top:10487;width:9583;height:371" coordorigin="1171,10487" coordsize="9583,371">
              <v:shape style="position:absolute;left:1171;top:10487;width:9583;height:371" coordorigin="1171,10487" coordsize="9583,371" path="m1171,10858l10754,10858,10754,10487,1171,10487,1171,10858e" filled="t" fillcolor="#77BDE2" stroked="f">
                <v:path arrowok="t"/>
                <v:fill/>
              </v:shape>
            </v:group>
            <v:group style="position:absolute;left:4378;top:5497;width:4211;height:4957" coordorigin="4378,5497" coordsize="4211,4957">
              <v:shape style="position:absolute;left:4378;top:5497;width:4211;height:4957" coordorigin="4378,5497" coordsize="4211,4957" path="m4972,5497l4968,5576,4962,5655,4955,5738,4945,5809,4919,5858,4914,5865,4917,5873,4930,5884,4951,5900,4950,5921,4945,5986,4938,6066,4931,6128,4919,6137,4914,6166,4592,6866,4378,7073,4409,7106,4447,7106,4447,7128,4505,7143,4504,7216,4502,7297,4499,7375,4477,7435,4473,7452,4479,7468,4503,7479,4503,7946,4495,7948,4475,7955,4471,7976,4479,7989,4501,7997,4503,8019,4503,10454,8441,10454,8441,9092,8589,9092,8183,8279,7541,8279,7541,8251,5355,8251,5357,8006,5362,8000,5369,7996,5376,7989,5383,7973,5382,7959,5355,7959,5357,7487,5365,7471,5376,7461,5383,7449,5383,7423,5355,7423,5355,7144,5431,7127,5431,7105,5465,7105,5497,7075,5312,6866,5145,6487,5081,6340,5045,6256,5018,6192,4995,6131,4982,6126,4998,5886,5013,5876,5020,5868,5016,5861,5004,5853,4982,5843,4972,5497e" filled="t" fillcolor="#787EBC" stroked="f">
                <v:path arrowok="t"/>
                <v:fill/>
              </v:shape>
              <v:shape style="position:absolute;left:4378;top:5497;width:4211;height:4957" coordorigin="4378,5497" coordsize="4211,4957" path="m7549,8229l7430,8229,7430,8251,7549,8251,7549,8229e" filled="t" fillcolor="#787EBC" stroked="f">
                <v:path arrowok="t"/>
                <v:fill/>
              </v:shape>
            </v:group>
            <v:group style="position:absolute;left:3372;top:8887;width:1333;height:1567" coordorigin="3372,8887" coordsize="1333,1567">
              <v:shape style="position:absolute;left:3372;top:8887;width:1333;height:1567" coordorigin="3372,8887" coordsize="1333,1567" path="m3690,9495l3401,9495,3400,9505,3404,9509,3412,9513,3412,9660,3409,9661,3404,9662,3400,9664,3401,9674,3404,9674,3411,9676,3412,9684,3412,10454,4658,10454,4658,10023,4705,10023,4576,9766,4374,9766,4374,9757,3682,9757,3682,9673,3689,9673,3691,9664,3682,9664,3682,9507,3690,9507,3690,9503,3690,9495e" filled="t" fillcolor="#8EC899" stroked="f">
                <v:path arrowok="t"/>
                <v:fill/>
              </v:shape>
              <v:shape style="position:absolute;left:3372;top:8887;width:1333;height:1567" coordorigin="3372,8887" coordsize="1333,1567" path="m4376,9750l4338,9750,4338,9757,4376,9757,4376,9750e" filled="t" fillcolor="#8EC899" stroked="f">
                <v:path arrowok="t"/>
                <v:fill/>
              </v:shape>
              <v:shape style="position:absolute;left:3372;top:8887;width:1333;height:1567" coordorigin="3372,8887" coordsize="1333,1567" path="m3689,9673l3682,9673,3687,9681,3689,9673e" filled="t" fillcolor="#8EC899" stroked="f">
                <v:path arrowok="t"/>
                <v:fill/>
              </v:shape>
              <v:shape style="position:absolute;left:3372;top:8887;width:1333;height:1567" coordorigin="3372,8887" coordsize="1333,1567" path="m3692,9664l3682,9664,3691,9664,3692,9664e" filled="t" fillcolor="#8EC899" stroked="f">
                <v:path arrowok="t"/>
                <v:fill/>
              </v:shape>
              <v:shape style="position:absolute;left:3372;top:8887;width:1333;height:1567" coordorigin="3372,8887" coordsize="1333,1567" path="m3690,9507l3682,9507,3690,9509,3690,9507e" filled="t" fillcolor="#8EC899" stroked="f">
                <v:path arrowok="t"/>
                <v:fill/>
              </v:shape>
              <v:shape style="position:absolute;left:3372;top:8887;width:1333;height:1567" coordorigin="3372,8887" coordsize="1333,1567" path="m3560,8887l3557,8957,3538,9001,3553,9017,3552,9037,3550,9064,3550,9084,3543,9086,3542,9097,3440,9318,3372,9384,3382,9395,3394,9395,3394,9402,3412,9406,3412,9495,3682,9495,3682,9407,3706,9401,3706,9394,3716,9394,3726,9385,3668,9318,3589,9139,3568,9085,3563,9084,3563,9012,3579,9002,3563,8995,3560,8887e" filled="t" fillcolor="#8EC899" stroked="f">
                <v:path arrowok="t"/>
                <v:fill/>
              </v:shape>
            </v:group>
            <v:group style="position:absolute;left:2110;top:10182;width:232;height:273" coordorigin="2110,10182" coordsize="232,273">
              <v:shape style="position:absolute;left:2110;top:10182;width:232;height:273" coordorigin="2110,10182" coordsize="232,273" path="m2166,10288l2115,10288,2115,10289,2116,10290,2117,10291,2117,10316,2116,10317,2116,10319,2117,10319,2117,10454,2334,10454,2334,10380,2342,10380,2320,10335,2284,10335,2284,10334,2285,10333,2164,10333,2164,10319,2165,10319,2166,10318,2164,10317,2164,10290,2166,10290,2166,10288e" filled="t" fillcolor="#17478E" stroked="f">
                <v:path arrowok="t"/>
                <v:fill/>
              </v:shape>
              <v:shape style="position:absolute;left:2110;top:10182;width:232;height:273" coordorigin="2110,10182" coordsize="232,273" path="m2285,10332l2278,10332,2278,10333,2285,10333,2285,10332e" filled="t" fillcolor="#17478E" stroked="f">
                <v:path arrowok="t"/>
                <v:fill/>
              </v:shape>
              <v:shape style="position:absolute;left:2110;top:10182;width:232;height:273" coordorigin="2110,10182" coordsize="232,273" path="m2165,10319l2164,10319,2165,10320,2165,10319e" filled="t" fillcolor="#17478E" stroked="f">
                <v:path arrowok="t"/>
                <v:fill/>
              </v:shape>
              <v:shape style="position:absolute;left:2110;top:10182;width:232;height:273" coordorigin="2110,10182" coordsize="232,273" path="m2166,10290l2164,10290,2166,10290,2166,10290e" filled="t" fillcolor="#17478E" stroked="f">
                <v:path arrowok="t"/>
                <v:fill/>
              </v:shape>
              <v:shape style="position:absolute;left:2110;top:10182;width:232;height:273" coordorigin="2110,10182" coordsize="232,273" path="m2169,10270l2114,10270,2114,10272,2117,10272,2117,10288,2164,10288,2164,10272,2169,10270e" filled="t" fillcolor="#17478E" stroked="f">
                <v:path arrowok="t"/>
                <v:fill/>
              </v:shape>
              <v:shape style="position:absolute;left:2110;top:10182;width:232;height:273" coordorigin="2110,10182" coordsize="232,273" path="m2143,10182l2142,10199,2142,10201,2139,10202,2142,10204,2141,10213,2141,10216,2140,10217,2140,10219,2122,10257,2110,10268,2112,10270,2171,10270,2171,10269,2173,10268,2161,10256,2153,10238,2145,10218,2144,10217,2144,10216,2144,10204,2146,10202,2144,10201,2143,10182e" filled="t" fillcolor="#17478E" stroked="f">
                <v:path arrowok="t"/>
                <v:fill/>
              </v:shape>
            </v:group>
            <v:group style="position:absolute;left:3044;top:8783;width:2;height:995" coordorigin="3044,8783" coordsize="2,995">
              <v:shape style="position:absolute;left:3044;top:8783;width:2;height:995" coordorigin="3044,8783" coordsize="0,995" path="m3044,9779l3044,8783e" filled="f" stroked="t" strokeweight=".612pt" strokecolor="#17478E">
                <v:path arrowok="t"/>
              </v:shape>
            </v:group>
            <v:group style="position:absolute;left:3971;top:8912;width:2;height:705" coordorigin="3971,8912" coordsize="2,705">
              <v:shape style="position:absolute;left:3971;top:8912;width:2;height:705" coordorigin="3971,8912" coordsize="0,705" path="m3971,9618l3971,8912e" filled="f" stroked="t" strokeweight=".612pt" strokecolor="#8EC899">
                <v:path arrowok="t"/>
              </v:shape>
            </v:group>
            <v:group style="position:absolute;left:2570;top:9208;width:1059;height:1246" coordorigin="2570,9208" coordsize="1059,1246">
              <v:shape style="position:absolute;left:2570;top:9208;width:1059;height:1246" coordorigin="2570,9208" coordsize="1059,1246" path="m2823,9692l2593,9692,2592,9699,2596,9703,2602,9706,2602,9823,2599,9824,2596,9825,2592,9826,2593,9834,2596,9834,2601,9836,2602,9842,2602,10454,3592,10454,3592,10112,3630,10112,3527,9907,3366,9907,3366,9900,2816,9900,2816,9833,2822,9833,2824,9826,2816,9826,2816,9702,2823,9702,2823,9699,2823,9692e" filled="t" fillcolor="#17478E" stroked="f">
                <v:path arrowok="t"/>
                <v:fill/>
              </v:shape>
              <v:shape style="position:absolute;left:2570;top:9208;width:1059;height:1246" coordorigin="2570,9208" coordsize="1059,1246" path="m3368,9894l3338,9894,3338,9900,3368,9900,3368,9894e" filled="t" fillcolor="#17478E" stroked="f">
                <v:path arrowok="t"/>
                <v:fill/>
              </v:shape>
              <v:shape style="position:absolute;left:2570;top:9208;width:1059;height:1246" coordorigin="2570,9208" coordsize="1059,1246" path="m2822,9833l2816,9833,2820,9839,2822,9833e" filled="t" fillcolor="#17478E" stroked="f">
                <v:path arrowok="t"/>
                <v:fill/>
              </v:shape>
              <v:shape style="position:absolute;left:2570;top:9208;width:1059;height:1246" coordorigin="2570,9208" coordsize="1059,1246" path="m2824,9826l2816,9826,2824,9826,2824,9826e" filled="t" fillcolor="#17478E" stroked="f">
                <v:path arrowok="t"/>
                <v:fill/>
              </v:shape>
              <v:shape style="position:absolute;left:2570;top:9208;width:1059;height:1246" coordorigin="2570,9208" coordsize="1059,1246" path="m2823,9702l2816,9702,2822,9703,2823,9702e" filled="t" fillcolor="#17478E" stroked="f">
                <v:path arrowok="t"/>
                <v:fill/>
              </v:shape>
              <v:shape style="position:absolute;left:2570;top:9208;width:1059;height:1246" coordorigin="2570,9208" coordsize="1059,1246" path="m2719,9208l2716,9279,2702,9299,2714,9318,2712,9343,2711,9365,2706,9367,2705,9376,2624,9551,2570,9604,2578,9612,2587,9612,2587,9618,2602,9621,2602,9692,2816,9692,2816,9622,2835,9617,2835,9612,2844,9612,2852,9604,2804,9549,2739,9401,2726,9366,2722,9365,2722,9308,2735,9300,2722,9294,2719,9208e" filled="t" fillcolor="#17478E" stroked="f">
                <v:path arrowok="t"/>
                <v:fill/>
              </v:shape>
            </v:group>
            <v:group style="position:absolute;left:864;top:6861;width:302;height:422" coordorigin="864,6861" coordsize="302,422">
              <v:shape style="position:absolute;left:864;top:6861;width:302;height:422" coordorigin="864,6861" coordsize="302,422" path="m1003,6861l984,6864,962,6868,943,6874,924,6882,921,6884,919,6887,919,6893,920,6909,926,6971,938,7002,940,7003,942,7004,943,7004,945,7026,949,7047,955,7065,963,7082,964,7084,954,7091,908,7134,874,7206,864,7252,866,7255,869,7257,943,7277,1023,7283,1040,7282,1103,7274,1160,7257,1164,7256,1152,7190,1113,7122,1094,7103,1015,7103,1001,7099,965,7044,960,7001,967,6999,975,6997,994,6994,1004,6993,1101,6993,1101,6991,1102,6988,946,6988,946,6988,937,6914,940,6893,957,6887,979,6881,998,6878,1020,6877,1095,6877,1082,6872,1062,6866,1047,6863,1028,6862,1003,6861e" filled="t" fillcolor="#17478E" stroked="f">
                <v:path arrowok="t"/>
                <v:fill/>
              </v:shape>
            </v:group>
            <v:group style="position:absolute;left:869;top:7257;width:2;height:2" coordorigin="869,7257" coordsize="2,2">
              <v:shape style="position:absolute;left:869;top:7257;width:2;height:2" coordorigin="869,7257" coordsize="1,0" path="m869,7257l869,7257,869,7257e" filled="t" fillcolor="#17478E" stroked="f">
                <v:path arrowok="t"/>
                <v:fill/>
              </v:shape>
            </v:group>
            <v:group style="position:absolute;left:1015;top:6993;width:85;height:110" coordorigin="1015,6993" coordsize="85,110">
              <v:shape style="position:absolute;left:1015;top:6993;width:85;height:110" coordorigin="1015,6993" coordsize="85,110" path="m1101,6993l1027,6993,1037,6994,1056,6997,1064,6999,1071,7006,1069,7025,1048,7083,1015,7103,1094,7103,1083,7095,1066,7085,1068,7083,1088,7004,1090,7004,1091,7003,1095,7001,1097,6999,1100,6995,1101,6993e" filled="t" fillcolor="#17478E" stroked="f">
                <v:path arrowok="t"/>
                <v:fill/>
              </v:shape>
            </v:group>
            <v:group style="position:absolute;left:946;top:6977;width:155;height:11" coordorigin="946,6977" coordsize="155,11">
              <v:shape style="position:absolute;left:946;top:6977;width:155;height:11" coordorigin="946,6977" coordsize="155,11" path="m1027,6977l1004,6977,992,6978,969,6981,958,6984,947,6988,946,6988,1102,6988,1084,6988,1073,6984,1062,6981,1039,6978,1027,6977e" filled="t" fillcolor="#17478E" stroked="f">
                <v:path arrowok="t"/>
                <v:fill/>
              </v:shape>
            </v:group>
            <v:group style="position:absolute;left:1020;top:6877;width:92;height:111" coordorigin="1020,6877" coordsize="92,111">
              <v:shape style="position:absolute;left:1020;top:6877;width:92;height:111" coordorigin="1020,6877" coordsize="92,111" path="m1095,6877l1020,6877,1040,6879,1059,6882,1078,6888,1095,6900,1094,6921,1085,6988,1084,6988,1102,6988,1111,6911,1112,6893,1112,6890,1104,6890,1100,6879,1095,6877e" filled="t" fillcolor="#17478E" stroked="f">
                <v:path arrowok="t"/>
                <v:fill/>
              </v:shape>
            </v:group>
            <v:group style="position:absolute;left:1001;top:6944;width:29;height:26" coordorigin="1001,6944" coordsize="29,26">
              <v:shape style="position:absolute;left:1001;top:6944;width:29;height:26" coordorigin="1001,6944" coordsize="29,26" path="m1030,6944l1001,6944,1001,6968,1003,6969,1028,6969,1030,6968,1030,6944e" filled="t" fillcolor="#17478E" stroked="f">
                <v:path arrowok="t"/>
                <v:fill/>
              </v:shape>
            </v:group>
            <v:group style="position:absolute;left:975;top:6914;width:81;height:29" coordorigin="975,6914" coordsize="81,29">
              <v:shape style="position:absolute;left:975;top:6914;width:81;height:29" coordorigin="975,6914" coordsize="81,29" path="m1054,6914l977,6914,975,6916,975,6942,977,6944,1054,6944,1056,6942,1056,6916,1054,6914e" filled="t" fillcolor="#17478E" stroked="f">
                <v:path arrowok="t"/>
                <v:fill/>
              </v:shape>
            </v:group>
            <v:group style="position:absolute;left:1001;top:6889;width:29;height:26" coordorigin="1001,6889" coordsize="29,26">
              <v:shape style="position:absolute;left:1001;top:6889;width:29;height:26" coordorigin="1001,6889" coordsize="29,26" path="m1028,6889l1003,6889,1001,6890,1001,6914,1030,6914,1030,6890,1028,6889e" filled="t" fillcolor="#17478E" stroked="f">
                <v:path arrowok="t"/>
                <v:fill/>
              </v:shape>
            </v:group>
            <v:group style="position:absolute;left:1104;top:6883;width:8;height:7" coordorigin="1104,6883" coordsize="8,7">
              <v:shape style="position:absolute;left:1104;top:6883;width:8;height:7" coordorigin="1104,6883" coordsize="8,7" path="m1107,6883l1104,6890,1112,6890,1112,6887,1110,6884,1107,6883e" filled="t" fillcolor="#17478E" stroked="f">
                <v:path arrowok="t"/>
                <v:fill/>
              </v:shape>
            </v:group>
            <v:group style="position:absolute;left:2753;top:6795;width:363;height:464" coordorigin="2753,6795" coordsize="363,464">
              <v:shape style="position:absolute;left:2753;top:6795;width:363;height:464" coordorigin="2753,6795" coordsize="363,464" path="m2797,6844l2760,6844,2753,6851,2753,7253,2760,7259,3109,7259,3116,7253,3116,7225,2995,7225,2946,7178,2955,7167,3018,7167,3056,7133,3116,7133,3116,7112,2801,7112,2801,7087,3116,7087,3116,7066,2801,7066,2801,7040,3116,7040,3116,7020,2801,7020,2801,6994,3116,6994,3116,6973,2801,6973,2801,6948,3116,6948,3116,6914,2802,6914,2792,6910,2781,6896,2780,6887,2797,6844e" filled="t" fillcolor="#17478E" stroked="f">
                <v:path arrowok="t"/>
                <v:fill/>
              </v:shape>
              <v:shape style="position:absolute;left:2753;top:6795;width:363;height:464" coordorigin="2753,6795" coordsize="363,464" path="m3116,7133l3056,7133,3071,7140,2995,7225,3116,7225,3116,7133e" filled="t" fillcolor="#17478E" stroked="f">
                <v:path arrowok="t"/>
                <v:fill/>
              </v:shape>
              <v:shape style="position:absolute;left:2753;top:6795;width:363;height:464" coordorigin="2753,6795" coordsize="363,464" path="m3018,7167l2955,7167,2993,7189,3018,7167e" filled="t" fillcolor="#17478E" stroked="f">
                <v:path arrowok="t"/>
                <v:fill/>
              </v:shape>
              <v:shape style="position:absolute;left:2753;top:6795;width:363;height:464" coordorigin="2753,6795" coordsize="363,464" path="m3116,7087l3011,7087,3011,7112,3116,7112,3116,7087e" filled="t" fillcolor="#17478E" stroked="f">
                <v:path arrowok="t"/>
                <v:fill/>
              </v:shape>
              <v:shape style="position:absolute;left:2753;top:6795;width:363;height:464" coordorigin="2753,6795" coordsize="363,464" path="m3116,7040l3067,7040,3067,7066,3116,7066,3116,7040e" filled="t" fillcolor="#17478E" stroked="f">
                <v:path arrowok="t"/>
                <v:fill/>
              </v:shape>
              <v:shape style="position:absolute;left:2753;top:6795;width:363;height:464" coordorigin="2753,6795" coordsize="363,464" path="m3116,6994l3011,6994,3011,7020,3116,7020,3116,6994e" filled="t" fillcolor="#17478E" stroked="f">
                <v:path arrowok="t"/>
                <v:fill/>
              </v:shape>
              <v:shape style="position:absolute;left:2753;top:6795;width:363;height:464" coordorigin="2753,6795" coordsize="363,464" path="m3116,6948l3067,6948,3067,6973,3116,6973,3116,6948e" filled="t" fillcolor="#17478E" stroked="f">
                <v:path arrowok="t"/>
                <v:fill/>
              </v:shape>
              <v:shape style="position:absolute;left:2753;top:6795;width:363;height:464" coordorigin="2753,6795" coordsize="363,464" path="m3109,6844l3071,6844,3088,6887,3087,6896,3076,6910,3066,6914,3116,6914,3116,6851,3109,6844e" filled="t" fillcolor="#17478E" stroked="f">
                <v:path arrowok="t"/>
                <v:fill/>
              </v:shape>
              <v:shape style="position:absolute;left:2753;top:6795;width:363;height:464" coordorigin="2753,6795" coordsize="363,464" path="m3040,6836l2828,6836,2818,6842,2800,6887,2800,6890,2804,6896,2808,6897,3060,6897,3064,6896,3068,6890,3068,6887,3067,6883,3053,6850,3050,6842,3040,6836e" filled="t" fillcolor="#17478E" stroked="f">
                <v:path arrowok="t"/>
                <v:fill/>
              </v:shape>
              <v:shape style="position:absolute;left:2753;top:6795;width:363;height:464" coordorigin="2753,6795" coordsize="363,464" path="m2947,6795l2915,6802,2901,6816,2897,6831,2888,6836,2980,6836,2971,6831,2971,6828,2926,6828,2920,6822,2920,6808,2926,6802,2955,6802,2947,6795e" filled="t" fillcolor="#17478E" stroked="f">
                <v:path arrowok="t"/>
                <v:fill/>
              </v:shape>
              <v:shape style="position:absolute;left:2753;top:6795;width:363;height:464" coordorigin="2753,6795" coordsize="363,464" path="m2955,6802l2942,6802,2949,6808,2949,6822,2942,6828,2971,6828,2970,6825,2965,6812,2955,6802e" filled="t" fillcolor="#17478E" stroked="f">
                <v:path arrowok="t"/>
                <v:fill/>
              </v:shape>
            </v:group>
            <v:group style="position:absolute;left:3655;top:6889;width:467;height:384" coordorigin="3655,6889" coordsize="467,384">
              <v:shape style="position:absolute;left:3655;top:6889;width:467;height:384" coordorigin="3655,6889" coordsize="467,384" path="m3674,7156l3667,7172,3670,7191,3906,7273,3923,7265,3901,7265,3898,7253,3898,7241,3904,7229,3674,7156e" filled="t" fillcolor="#8EC899" stroked="f">
                <v:path arrowok="t"/>
                <v:fill/>
              </v:shape>
              <v:shape style="position:absolute;left:3655;top:6889;width:467;height:384" coordorigin="3655,6889" coordsize="467,384" path="m4047,7201l3901,7265,3923,7265,4056,7207,4056,7204,4047,7201e" filled="t" fillcolor="#8EC899" stroked="f">
                <v:path arrowok="t"/>
                <v:fill/>
              </v:shape>
              <v:shape style="position:absolute;left:3655;top:6889;width:467;height:384" coordorigin="3655,6889" coordsize="467,384" path="m3673,7105l3666,7121,3669,7140,3905,7222,3922,7215,3900,7215,3897,7203,3897,7190,3903,7178,3673,7105e" filled="t" fillcolor="#8EC899" stroked="f">
                <v:path arrowok="t"/>
                <v:fill/>
              </v:shape>
              <v:shape style="position:absolute;left:3655;top:6889;width:467;height:384" coordorigin="3655,6889" coordsize="467,384" path="m4046,7150l3900,7215,3922,7215,4056,7156,4055,7153,4046,7150e" filled="t" fillcolor="#8EC899" stroked="f">
                <v:path arrowok="t"/>
                <v:fill/>
              </v:shape>
              <v:shape style="position:absolute;left:3655;top:6889;width:467;height:384" coordorigin="3655,6889" coordsize="467,384" path="m3675,7054l3667,7071,3670,7089,3906,7172,3923,7164,3901,7164,3898,7152,3898,7140,3904,7128,3675,7054e" filled="t" fillcolor="#8EC899" stroked="f">
                <v:path arrowok="t"/>
                <v:fill/>
              </v:shape>
              <v:shape style="position:absolute;left:3655;top:6889;width:467;height:384" coordorigin="3655,6889" coordsize="467,384" path="m4047,7100l3901,7164,3923,7164,4057,7105,4056,7103,4047,7100e" filled="t" fillcolor="#8EC899" stroked="f">
                <v:path arrowok="t"/>
                <v:fill/>
              </v:shape>
              <v:shape style="position:absolute;left:3655;top:6889;width:467;height:384" coordorigin="3655,6889" coordsize="467,384" path="m3752,7020l3679,7052,3909,7126,3998,7087,3999,7079,3878,7079,3860,7079,3787,7068,3755,7047,3752,7020e" filled="t" fillcolor="#8EC899" stroked="f">
                <v:path arrowok="t"/>
                <v:fill/>
              </v:shape>
              <v:shape style="position:absolute;left:3655;top:6889;width:467;height:384" coordorigin="3655,6889" coordsize="467,384" path="m4068,6933l3860,6933,3867,6934,4018,6959,4020,6961,4020,7006,4018,7007,4017,7008,4017,7009,4016,7015,4016,7018,4019,7019,4019,7022,4019,7029,4017,7031,4016,7033,4009,7081,4012,7087,4041,7087,4044,7081,4036,7033,4036,7031,4034,7029,4034,7022,4033,7019,4037,7018,4036,7015,4036,7009,4036,7008,4034,7007,4033,7006,4033,6987,4033,6980,4119,6951,4121,6951,4122,6949,4119,6948,4068,6933e" filled="t" fillcolor="#8EC899" stroked="f">
                <v:path arrowok="t"/>
                <v:fill/>
              </v:shape>
              <v:shape style="position:absolute;left:3655;top:6889;width:467;height:384" coordorigin="3655,6889" coordsize="467,384" path="m3994,7040l3920,7076,3878,7079,3999,7079,4004,7043,3994,7040e" filled="t" fillcolor="#8EC899" stroked="f">
                <v:path arrowok="t"/>
                <v:fill/>
              </v:shape>
              <v:shape style="position:absolute;left:3655;top:6889;width:467;height:384" coordorigin="3655,6889" coordsize="467,384" path="m3763,6981l3766,7045,3843,7068,3871,7069,3899,7068,3967,7054,3984,7036,3984,7012,3829,7012,3820,7011,3763,6981e" filled="t" fillcolor="#8EC899" stroked="f">
                <v:path arrowok="t"/>
                <v:fill/>
              </v:shape>
              <v:shape style="position:absolute;left:3655;top:6889;width:467;height:384" coordorigin="3655,6889" coordsize="467,384" path="m3984,6985l3829,7012,3984,7012,3984,6985e" filled="t" fillcolor="#8EC899" stroked="f">
                <v:path arrowok="t"/>
                <v:fill/>
              </v:shape>
              <v:shape style="position:absolute;left:3655;top:6889;width:467;height:384" coordorigin="3655,6889" coordsize="467,384" path="m3912,6889l3668,6909,3655,6910,3656,6914,3659,6915,3822,7001,3829,7002,3992,6973,4010,6968,4009,6967,4007,6966,3858,6942,3860,6933,4068,6933,3915,6889,3912,6889e" filled="t" fillcolor="#8EC899" stroked="f">
                <v:path arrowok="t"/>
                <v:fill/>
              </v:shape>
            </v:group>
            <v:group style="position:absolute;left:9491;top:9534;width:782;height:920" coordorigin="9491,9534" coordsize="782,920">
              <v:shape style="position:absolute;left:9491;top:9534;width:782;height:920" coordorigin="9491,9534" coordsize="782,920" path="m9677,9892l9508,9892,9507,9897,9510,9900,9514,9902,9514,9989,9512,9989,9510,9990,9507,9991,9508,9997,9510,9997,9514,9998,9514,10001,9514,10454,10245,10454,10245,10201,10273,10201,10197,10051,10078,10051,10078,10045,9672,10045,9672,9996,9677,9996,9678,9991,9672,9991,9672,9899,9677,9899,9677,9897,9677,9892e" filled="t" fillcolor="#77BDE2" stroked="f">
                <v:path arrowok="t"/>
                <v:fill/>
              </v:shape>
              <v:shape style="position:absolute;left:9491;top:9534;width:782;height:920" coordorigin="9491,9534" coordsize="782,920" path="m10080,10041l10058,10041,10058,10045,10080,10045,10080,10041e" filled="t" fillcolor="#77BDE2" stroked="f">
                <v:path arrowok="t"/>
                <v:fill/>
              </v:shape>
              <v:shape style="position:absolute;left:9491;top:9534;width:782;height:920" coordorigin="9491,9534" coordsize="782,920" path="m9677,9996l9672,9996,9676,10001,9677,9996e" filled="t" fillcolor="#77BDE2" stroked="f">
                <v:path arrowok="t"/>
                <v:fill/>
              </v:shape>
              <v:shape style="position:absolute;left:9491;top:9534;width:782;height:920" coordorigin="9491,9534" coordsize="782,920" path="m9678,9991l9672,9991,9678,9991,9678,9991e" filled="t" fillcolor="#77BDE2" stroked="f">
                <v:path arrowok="t"/>
                <v:fill/>
              </v:shape>
              <v:shape style="position:absolute;left:9491;top:9534;width:782;height:920" coordorigin="9491,9534" coordsize="782,920" path="m9677,9899l9672,9899,9677,9900,9677,9899e" filled="t" fillcolor="#77BDE2" stroked="f">
                <v:path arrowok="t"/>
                <v:fill/>
              </v:shape>
              <v:shape style="position:absolute;left:9491;top:9534;width:782;height:920" coordorigin="9491,9534" coordsize="782,920" path="m9601,9534l9600,9553,9599,9581,9597,9598,9588,9602,9597,9609,9596,9627,9595,9651,9591,9652,9590,9658,9531,9788,9491,9827,9497,9833,9504,9833,9504,9837,9514,9840,9514,9892,9672,9892,9672,9840,9686,9837,9686,9833,9693,9833,9699,9827,9631,9713,9606,9651,9603,9651,9603,9608,9612,9602,9603,9598,9601,9534e" filled="t" fillcolor="#77BDE2" stroked="f">
                <v:path arrowok="t"/>
                <v:fill/>
              </v:shape>
            </v:group>
            <v:group style="position:absolute;left:10098;top:10075;width:322;height:380" coordorigin="10098,10075" coordsize="322,380">
              <v:shape style="position:absolute;left:10098;top:10075;width:322;height:380" coordorigin="10098,10075" coordsize="322,380" path="m10175,10222l10105,10222,10105,10225,10106,10226,10108,10227,10108,10262,10106,10263,10106,10266,10107,10266,10108,10454,10409,10454,10409,10350,10420,10350,10389,10288,10340,10288,10340,10287,10341,10286,10173,10286,10173,10265,10175,10265,10175,10265,10173,10263,10173,10225,10175,10225,10175,10222e" filled="t" fillcolor="#17478E" stroked="f">
                <v:path arrowok="t"/>
                <v:fill/>
              </v:shape>
              <v:shape style="position:absolute;left:10098;top:10075;width:322;height:380" coordorigin="10098,10075" coordsize="322,380" path="m10341,10284l10332,10284,10332,10286,10341,10286,10341,10284e" filled="t" fillcolor="#17478E" stroked="f">
                <v:path arrowok="t"/>
                <v:fill/>
              </v:shape>
              <v:shape style="position:absolute;left:10098;top:10075;width:322;height:380" coordorigin="10098,10075" coordsize="322,380" path="m10175,10265l10173,10265,10174,10267,10175,10265e" filled="t" fillcolor="#17478E" stroked="f">
                <v:path arrowok="t"/>
                <v:fill/>
              </v:shape>
              <v:shape style="position:absolute;left:10098;top:10075;width:322;height:380" coordorigin="10098,10075" coordsize="322,380" path="m10175,10225l10173,10225,10175,10226,10175,10225e" filled="t" fillcolor="#17478E" stroked="f">
                <v:path arrowok="t"/>
                <v:fill/>
              </v:shape>
              <v:shape style="position:absolute;left:10098;top:10075;width:322;height:380" coordorigin="10098,10075" coordsize="322,380" path="m10180,10198l10103,10198,10103,10200,10108,10201,10108,10222,10173,10222,10173,10201,10180,10198e" filled="t" fillcolor="#17478E" stroked="f">
                <v:path arrowok="t"/>
                <v:fill/>
              </v:shape>
              <v:shape style="position:absolute;left:10098;top:10075;width:322;height:380" coordorigin="10098,10075" coordsize="322,380" path="m10144,10075l10143,10099,10142,10101,10138,10103,10142,10106,10141,10119,10141,10123,10139,10123,10139,10126,10114,10180,10098,10195,10100,10198,10182,10198,10182,10196,10185,10194,10164,10168,10153,10143,10146,10126,10145,10123,10144,10123,10144,10105,10148,10103,10144,10101,10144,10075e" filled="t" fillcolor="#17478E" stroked="f">
                <v:path arrowok="t"/>
                <v:fill/>
              </v:shape>
            </v:group>
            <v:group style="position:absolute;left:8671;top:9408;width:894;height:1047" coordorigin="8671,9408" coordsize="894,1047">
              <v:shape style="position:absolute;left:8671;top:9408;width:894;height:1047" coordorigin="8671,9408" coordsize="894,1047" path="m8884,9811l8690,9811,8689,9817,8692,9820,8697,9823,8697,9922,8695,9922,8692,9923,8689,9924,8690,9931,8692,9931,8697,9933,8697,9937,8697,10454,9533,10454,9533,10165,9565,10165,9478,9993,9342,9993,9342,9987,8878,9987,8878,9930,8883,9930,8885,9924,8878,9924,8878,9819,8884,9819,8884,9817,8884,9811e" filled="t" fillcolor="#005E80" stroked="f">
                <v:path arrowok="t"/>
                <v:fill/>
              </v:shape>
              <v:shape style="position:absolute;left:8671;top:9408;width:894;height:1047" coordorigin="8671,9408" coordsize="894,1047" path="m9344,9982l9319,9982,9319,9987,9344,9987,9344,9982e" filled="t" fillcolor="#005E80" stroked="f">
                <v:path arrowok="t"/>
                <v:fill/>
              </v:shape>
              <v:shape style="position:absolute;left:8671;top:9408;width:894;height:1047" coordorigin="8671,9408" coordsize="894,1047" path="m8883,9930l8878,9930,8882,9935,8883,9930e" filled="t" fillcolor="#005E80" stroked="f">
                <v:path arrowok="t"/>
                <v:fill/>
              </v:shape>
              <v:shape style="position:absolute;left:8671;top:9408;width:894;height:1047" coordorigin="8671,9408" coordsize="894,1047" path="m8885,9924l8878,9924,8885,9924,8885,9924e" filled="t" fillcolor="#005E80" stroked="f">
                <v:path arrowok="t"/>
                <v:fill/>
              </v:shape>
              <v:shape style="position:absolute;left:8671;top:9408;width:894;height:1047" coordorigin="8671,9408" coordsize="894,1047" path="m8884,9819l8878,9819,8883,9820,8884,9819e" filled="t" fillcolor="#005E80" stroked="f">
                <v:path arrowok="t"/>
                <v:fill/>
              </v:shape>
              <v:shape style="position:absolute;left:8671;top:9408;width:894;height:1047" coordorigin="8671,9408" coordsize="894,1047" path="m8796,9408l8795,9431,8794,9459,8792,9475,8782,9480,8792,9490,8791,9513,8790,9535,8785,9536,8784,9544,8716,9692,8671,9736,8677,9743,8685,9743,8685,9748,8697,9751,8697,9811,8878,9811,8878,9752,8894,9748,8894,9743,8901,9743,8908,9737,8816,9572,8802,9536,8799,9535,8799,9487,8810,9480,8799,9475,8796,9408e" filled="t" fillcolor="#005E80" stroked="f">
                <v:path arrowok="t"/>
                <v:fill/>
              </v:shape>
            </v:group>
            <v:group style="position:absolute;left:9895;top:6403;width:2;height:3497" coordorigin="9895,6403" coordsize="2,3497">
              <v:shape style="position:absolute;left:9895;top:6403;width:2;height:3497" coordorigin="9895,6403" coordsize="0,3497" path="m9895,9900l9895,6403e" filled="f" stroked="t" strokeweight=".612pt" strokecolor="#77BDE2">
                <v:path arrowok="t"/>
              </v:shape>
            </v:group>
            <v:group style="position:absolute;left:9007;top:6642;width:2;height:3223" coordorigin="9007,6642" coordsize="2,3223">
              <v:shape style="position:absolute;left:9007;top:6642;width:2;height:3223" coordorigin="9007,6642" coordsize="0,3223" path="m9007,9865l9007,6642e" filled="f" stroked="t" strokeweight=".612pt" strokecolor="#005E80">
                <v:path arrowok="t"/>
              </v:shape>
            </v:group>
            <v:group style="position:absolute;left:6089;top:7312;width:2;height:832" coordorigin="6089,7312" coordsize="2,832">
              <v:shape style="position:absolute;left:6089;top:7312;width:2;height:832" coordorigin="6089,7312" coordsize="0,832" path="m6089,8144l6089,7312e" filled="f" stroked="t" strokeweight=".612pt" strokecolor="#787EBC">
                <v:path arrowok="t"/>
              </v:shape>
            </v:group>
            <v:group style="position:absolute;left:7047;top:6866;width:2;height:2274" coordorigin="7047,6866" coordsize="2,2274">
              <v:shape style="position:absolute;left:7047;top:6866;width:2;height:2274" coordorigin="7047,6866" coordsize="0,2274" path="m7047,9140l7047,6866e" filled="f" stroked="t" strokeweight=".612pt" strokecolor="#C6D54F">
                <v:path arrowok="t"/>
              </v:shape>
            </v:group>
            <v:group style="position:absolute;left:7983;top:7402;width:2;height:1874" coordorigin="7983,7402" coordsize="2,1874">
              <v:shape style="position:absolute;left:7983;top:7402;width:2;height:1874" coordorigin="7983,7402" coordsize="0,1874" path="m7983,9276l7983,7402e" filled="f" stroked="t" strokeweight=".612pt" strokecolor="#67AD2E">
                <v:path arrowok="t"/>
              </v:shape>
            </v:group>
            <v:group style="position:absolute;left:10458;top:7279;width:287;height:3019" coordorigin="10458,7279" coordsize="287,3019">
              <v:shape style="position:absolute;left:10458;top:7279;width:287;height:3019" coordorigin="10458,7279" coordsize="287,3019" path="m10745,7279l10745,10298,10458,10298e" filled="f" stroked="t" strokeweight=".612pt" strokecolor="#17478E">
                <v:path arrowok="t"/>
              </v:shape>
            </v:group>
            <v:group style="position:absolute;left:1172;top:8708;width:912;height:1600" coordorigin="1172,8708" coordsize="912,1600">
              <v:shape style="position:absolute;left:1172;top:8708;width:912;height:1600" coordorigin="1172,8708" coordsize="912,1600" path="m1172,8708l1172,10308,2084,10308e" filled="f" stroked="t" strokeweight=".612pt" strokecolor="#17478E">
                <v:path arrowok="t"/>
              </v:shape>
            </v:group>
            <v:group style="position:absolute;left:2117;top:8587;width:295;height:1490" coordorigin="2117,8587" coordsize="295,1490">
              <v:shape style="position:absolute;left:2117;top:8587;width:295;height:1490" coordorigin="2117,8587" coordsize="295,1490" path="m2117,8587l2117,10077,2411,10077e" filled="f" stroked="t" strokeweight=".612pt" strokecolor="#A3D7DE">
                <v:path arrowok="t"/>
              </v:shape>
            </v:group>
            <v:group style="position:absolute;left:1817;top:6807;width:327;height:411" coordorigin="1817,6807" coordsize="327,411">
              <v:shape style="position:absolute;left:1817;top:6807;width:327;height:411" coordorigin="1817,6807" coordsize="327,411" path="m1934,6916l1866,6916,1860,6935,1852,6954,1843,6971,1835,6988,1827,7005,1821,7024,1817,7045,1818,7072,1841,7135,1904,7184,1923,7190,1932,7218,2029,7218,2029,7192,2050,7186,2105,7154,2128,7125,1988,7125,1973,7125,1964,7125,1956,7124,1949,7124,1949,7121,1934,7121,1881,7074,1879,7039,1881,7017,1883,6992,1885,6967,1888,6939,1934,6916e" filled="t" fillcolor="#A3D7DE" stroked="f">
                <v:path arrowok="t"/>
                <v:fill/>
              </v:shape>
              <v:shape style="position:absolute;left:1817;top:6807;width:327;height:411" coordorigin="1817,6807" coordsize="327,411" path="m2026,6916l2012,6916,2012,7124,2004,7124,1996,7125,1988,7125,2128,7125,2130,7122,2026,7122,2026,6916e" filled="t" fillcolor="#A3D7DE" stroked="f">
                <v:path arrowok="t"/>
                <v:fill/>
              </v:shape>
              <v:shape style="position:absolute;left:1817;top:6807;width:327;height:411" coordorigin="1817,6807" coordsize="327,411" path="m1988,6916l1973,6916,1973,7125,1988,7125,1988,6916e" filled="t" fillcolor="#A3D7DE" stroked="f">
                <v:path arrowok="t"/>
                <v:fill/>
              </v:shape>
              <v:shape style="position:absolute;left:1817;top:6807;width:327;height:411" coordorigin="1817,6807" coordsize="327,411" path="m2095,6916l2072,6916,2074,6947,2077,6976,2079,7002,2081,7025,2082,7046,2082,7064,2079,7080,2026,7122,2130,7122,2139,7102,2144,7080,2143,7054,2127,6992,2112,6959,2104,6943,2098,6926,2095,6916e" filled="t" fillcolor="#A3D7DE" stroked="f">
                <v:path arrowok="t"/>
                <v:fill/>
              </v:shape>
              <v:shape style="position:absolute;left:1817;top:6807;width:327;height:411" coordorigin="1817,6807" coordsize="327,411" path="m1949,6916l1934,6916,1934,7121,1949,7121,1949,6916e" filled="t" fillcolor="#A3D7DE" stroked="f">
                <v:path arrowok="t"/>
                <v:fill/>
              </v:shape>
              <v:shape style="position:absolute;left:1817;top:6807;width:327;height:411" coordorigin="1817,6807" coordsize="327,411" path="m2100,6897l1859,6897,1859,6916,2100,6916,2100,6897e" filled="t" fillcolor="#A3D7DE" stroked="f">
                <v:path arrowok="t"/>
                <v:fill/>
              </v:shape>
              <v:shape style="position:absolute;left:1817;top:6807;width:327;height:411" coordorigin="1817,6807" coordsize="327,411" path="m1888,6867l1866,6867,1872,6878,1871,6885,1871,6887,1871,6892,1870,6897,1890,6897,1890,6885,1890,6878,1888,6867e" filled="t" fillcolor="#A3D7DE" stroked="f">
                <v:path arrowok="t"/>
                <v:fill/>
              </v:shape>
              <v:shape style="position:absolute;left:1817;top:6807;width:327;height:411" coordorigin="1817,6807" coordsize="327,411" path="m1946,6836l1937,6836,1933,6838,1928,6844,1926,6848,1926,6856,1928,6860,1931,6864,1934,6865,1934,6897,1949,6897,1949,6865,1951,6864,1955,6860,1957,6856,1957,6848,1955,6844,1949,6838,1946,6836e" filled="t" fillcolor="#A3D7DE" stroked="f">
                <v:path arrowok="t"/>
                <v:fill/>
              </v:shape>
              <v:shape style="position:absolute;left:1817;top:6807;width:327;height:411" coordorigin="1817,6807" coordsize="327,411" path="m1985,6807l1976,6807,1972,6809,1967,6815,1965,6819,1965,6827,1967,6831,1970,6835,1973,6836,1973,6897,1988,6897,1988,6836,1990,6835,1994,6831,1996,6827,1996,6819,1994,6815,1989,6809,1985,6807e" filled="t" fillcolor="#A3D7DE" stroked="f">
                <v:path arrowok="t"/>
                <v:fill/>
              </v:shape>
              <v:shape style="position:absolute;left:1817;top:6807;width:327;height:411" coordorigin="1817,6807" coordsize="327,411" path="m2023,6836l2004,6856,2005,6860,2009,6864,2012,6865,2012,6897,2026,6897,2027,6865,2029,6864,2033,6860,2035,6856,2035,6848,2033,6844,2027,6838,2023,6836e" filled="t" fillcolor="#A3D7DE" stroked="f">
                <v:path arrowok="t"/>
                <v:fill/>
              </v:shape>
              <v:shape style="position:absolute;left:1817;top:6807;width:327;height:411" coordorigin="1817,6807" coordsize="327,411" path="m2103,6839l2091,6840,2081,6848,2073,6861,2071,6885,2071,6892,2072,6897,2091,6897,2091,6891,2090,6887,2090,6885,2090,6878,2095,6868,2127,6868,2127,6868,2123,6853,2114,6843,2103,6839e" filled="t" fillcolor="#A3D7DE" stroked="f">
                <v:path arrowok="t"/>
                <v:fill/>
              </v:shape>
              <v:shape style="position:absolute;left:1817;top:6807;width:327;height:411" coordorigin="1817,6807" coordsize="327,411" path="m2127,6868l2095,6868,2096,6880,2109,6891,2124,6887,2127,6868e" filled="t" fillcolor="#A3D7DE" stroked="f">
                <v:path arrowok="t"/>
                <v:fill/>
              </v:shape>
              <v:shape style="position:absolute;left:1817;top:6807;width:327;height:411" coordorigin="1817,6807" coordsize="327,411" path="m1865,6838l1852,6838,1840,6844,1832,6856,1830,6871,1840,6887,1855,6889,1866,6867,1888,6867,1887,6858,1878,6845,1865,6838e" filled="t" fillcolor="#A3D7DE" stroked="f">
                <v:path arrowok="t"/>
                <v:fill/>
              </v:shape>
            </v:group>
            <v:group style="position:absolute;left:1890;top:7227;width:181;height:32" coordorigin="1890,7227" coordsize="181,32">
              <v:shape style="position:absolute;left:1890;top:7227;width:181;height:32" coordorigin="1890,7227" coordsize="181,32" path="m2063,7227l1898,7227,1890,7235,1890,7259,2071,7259,2071,7235,2063,7227e" filled="t" fillcolor="#A3D7DE" stroked="f">
                <v:path arrowok="t"/>
                <v:fill/>
              </v:shape>
            </v:group>
            <v:group style="position:absolute;left:2411;top:10075;width:322;height:380" coordorigin="2411,10075" coordsize="322,380">
              <v:shape style="position:absolute;left:2411;top:10075;width:322;height:380" coordorigin="2411,10075" coordsize="322,380" path="m2488,10222l2418,10222,2418,10225,2419,10226,2421,10227,2421,10262,2419,10263,2419,10266,2421,10266,2421,10454,2722,10454,2722,10350,2734,10350,2703,10288,2654,10288,2654,10287,2654,10286,2486,10286,2486,10265,2488,10265,2488,10265,2486,10263,2486,10225,2488,10225,2488,10222e" filled="t" fillcolor="#A3D7DE" stroked="f">
                <v:path arrowok="t"/>
                <v:fill/>
              </v:shape>
              <v:shape style="position:absolute;left:2411;top:10075;width:322;height:380" coordorigin="2411,10075" coordsize="322,380" path="m2654,10284l2645,10284,2645,10286,2654,10286,2654,10284e" filled="t" fillcolor="#A3D7DE" stroked="f">
                <v:path arrowok="t"/>
                <v:fill/>
              </v:shape>
              <v:shape style="position:absolute;left:2411;top:10075;width:322;height:380" coordorigin="2411,10075" coordsize="322,380" path="m2488,10265l2486,10265,2488,10267,2488,10265e" filled="t" fillcolor="#A3D7DE" stroked="f">
                <v:path arrowok="t"/>
                <v:fill/>
              </v:shape>
              <v:shape style="position:absolute;left:2411;top:10075;width:322;height:380" coordorigin="2411,10075" coordsize="322,380" path="m2488,10225l2486,10225,2488,10226,2488,10225e" filled="t" fillcolor="#A3D7DE" stroked="f">
                <v:path arrowok="t"/>
                <v:fill/>
              </v:shape>
              <v:shape style="position:absolute;left:2411;top:10075;width:322;height:380" coordorigin="2411,10075" coordsize="322,380" path="m2493,10198l2417,10198,2417,10200,2421,10201,2421,10222,2486,10222,2486,10201,2493,10198e" filled="t" fillcolor="#A3D7DE" stroked="f">
                <v:path arrowok="t"/>
                <v:fill/>
              </v:shape>
              <v:shape style="position:absolute;left:2411;top:10075;width:322;height:380" coordorigin="2411,10075" coordsize="322,380" path="m2457,10075l2456,10099,2455,10101,2451,10103,2455,10106,2454,10119,2454,10123,2453,10123,2452,10126,2428,10180,2411,10195,2414,10198,2496,10198,2496,10196,2498,10194,2477,10168,2467,10143,2459,10126,2459,10123,2458,10123,2458,10105,2461,10103,2458,10101,2457,10075e" filled="t" fillcolor="#A3D7DE" stroked="f">
                <v:path arrowok="t"/>
                <v:fill/>
              </v:shape>
            </v:group>
            <v:group style="position:absolute;left:7854;top:9408;width:894;height:1047" coordorigin="7854,9408" coordsize="894,1047">
              <v:shape style="position:absolute;left:7854;top:9408;width:894;height:1047" coordorigin="7854,9408" coordsize="894,1047" path="m8067,9811l7873,9811,7873,9817,7875,9820,7881,9823,7881,9922,7879,9922,7875,9923,7873,9924,7873,9931,7875,9931,7880,9933,7881,9937,7881,10454,8717,10454,8717,10165,8748,10165,8662,9993,8526,9993,8526,9987,8061,9987,8061,9930,8067,9930,8068,9924,8061,9924,8061,9819,8067,9819,8067,9817,8067,9811e" filled="t" fillcolor="#67AD2E" stroked="f">
                <v:path arrowok="t"/>
                <v:fill/>
              </v:shape>
              <v:shape style="position:absolute;left:7854;top:9408;width:894;height:1047" coordorigin="7854,9408" coordsize="894,1047" path="m8527,9982l8502,9982,8502,9987,8527,9987,8527,9982e" filled="t" fillcolor="#67AD2E" stroked="f">
                <v:path arrowok="t"/>
                <v:fill/>
              </v:shape>
              <v:shape style="position:absolute;left:7854;top:9408;width:894;height:1047" coordorigin="7854,9408" coordsize="894,1047" path="m8067,9930l8061,9930,8065,9935,8067,9930e" filled="t" fillcolor="#67AD2E" stroked="f">
                <v:path arrowok="t"/>
                <v:fill/>
              </v:shape>
              <v:shape style="position:absolute;left:7854;top:9408;width:894;height:1047" coordorigin="7854,9408" coordsize="894,1047" path="m8068,9924l8061,9924,8068,9924,8068,9924e" filled="t" fillcolor="#67AD2E" stroked="f">
                <v:path arrowok="t"/>
                <v:fill/>
              </v:shape>
              <v:shape style="position:absolute;left:7854;top:9408;width:894;height:1047" coordorigin="7854,9408" coordsize="894,1047" path="m8067,9819l8061,9819,8067,9820,8067,9819e" filled="t" fillcolor="#67AD2E" stroked="f">
                <v:path arrowok="t"/>
                <v:fill/>
              </v:shape>
              <v:shape style="position:absolute;left:7854;top:9408;width:894;height:1047" coordorigin="7854,9408" coordsize="894,1047" path="m7980,9408l7979,9431,7977,9459,7976,9475,7965,9480,7976,9490,7974,9513,7973,9535,7969,9536,7968,9544,7899,9692,7854,9736,7860,9743,7869,9743,7869,9748,7881,9751,7881,9811,8061,9811,8061,9752,8078,9748,8078,9743,8085,9743,8091,9737,7999,9572,7985,9536,7982,9535,7982,9487,7993,9480,7982,9475,7980,9408e" filled="t" fillcolor="#67AD2E" stroked="f">
                <v:path arrowok="t"/>
                <v:fill/>
              </v:shape>
            </v:group>
            <v:group style="position:absolute;left:6908;top:9269;width:1007;height:1185" coordorigin="6908,9269" coordsize="1007,1185">
              <v:shape style="position:absolute;left:6908;top:9269;width:1007;height:1185" coordorigin="6908,9269" coordsize="1007,1185" path="m7148,9730l6930,9730,6929,9737,6932,9740,6938,9743,6938,9855,6936,9855,6932,9856,6929,9858,6930,9865,6932,9865,6937,9867,6938,9872,6938,10454,7879,10454,7879,10129,7915,10129,7817,9934,7664,9934,7664,9928,7142,9928,7142,9864,7147,9864,7149,9858,7142,9858,7142,9739,7148,9739,7148,9737,7148,9730e" filled="t" fillcolor="#C6D54F" stroked="f">
                <v:path arrowok="t"/>
                <v:fill/>
              </v:shape>
              <v:shape style="position:absolute;left:6908;top:9269;width:1007;height:1185" coordorigin="6908,9269" coordsize="1007,1185" path="m7666,9922l7638,9922,7638,9928,7666,9928,7666,9922e" filled="t" fillcolor="#C6D54F" stroked="f">
                <v:path arrowok="t"/>
                <v:fill/>
              </v:shape>
              <v:shape style="position:absolute;left:6908;top:9269;width:1007;height:1185" coordorigin="6908,9269" coordsize="1007,1185" path="m7147,9864l7142,9864,7146,9870,7147,9864e" filled="t" fillcolor="#C6D54F" stroked="f">
                <v:path arrowok="t"/>
                <v:fill/>
              </v:shape>
              <v:shape style="position:absolute;left:6908;top:9269;width:1007;height:1185" coordorigin="6908,9269" coordsize="1007,1185" path="m7149,9857l7142,9858,7149,9858,7149,9857e" filled="t" fillcolor="#C6D54F" stroked="f">
                <v:path arrowok="t"/>
                <v:fill/>
              </v:shape>
              <v:shape style="position:absolute;left:6908;top:9269;width:1007;height:1185" coordorigin="6908,9269" coordsize="1007,1185" path="m7148,9739l7142,9739,7148,9741,7148,9739e" filled="t" fillcolor="#C6D54F" stroked="f">
                <v:path arrowok="t"/>
                <v:fill/>
              </v:shape>
              <v:shape style="position:absolute;left:6908;top:9269;width:1007;height:1185" coordorigin="6908,9269" coordsize="1007,1185" path="m7050,9269l7046,9336,7033,9357,7044,9373,7043,9397,7042,9420,7037,9421,7036,9429,6959,9596,6908,9646,6915,9654,6924,9654,6924,9659,6938,9663,6938,9730,7142,9730,7142,9663,7160,9659,7160,9654,7168,9654,7175,9647,7131,9596,7079,9478,7056,9420,7052,9420,7052,9365,7064,9357,7052,9352,7050,9269e" filled="t" fillcolor="#C6D54F" stroked="f">
                <v:path arrowok="t"/>
                <v:fill/>
              </v:shape>
            </v:group>
            <w10:wrap type="none"/>
          </v:group>
        </w:pic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agier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Seelso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Dia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nie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Jugenda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leitung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Bildung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Entwicklungsa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bei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8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ultu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4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eltschutz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2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Viel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alt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erstaunlic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gib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5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lässlichen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6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-2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äg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 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w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esentlich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lebba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3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ande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3" w:after="0" w:line="305" w:lineRule="auto"/>
        <w:ind w:right="77"/>
        <w:jc w:val="both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anisatio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lei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alle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Lebenslage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8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58595B"/>
          <w:spacing w:val="3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dank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2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5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2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sic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3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onzentrie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5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ohne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ständi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3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Finanzierun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ringen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2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nutz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Kir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-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chens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eue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angelisch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1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Glaube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4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Hoffnun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 </w:t>
      </w:r>
      <w:r>
        <w:rPr>
          <w:rFonts w:ascii="Cambria" w:hAnsi="Cambria" w:cs="Cambria" w:eastAsia="Cambria"/>
          <w:sz w:val="19"/>
          <w:szCs w:val="19"/>
          <w:color w:val="58595B"/>
          <w:spacing w:val="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Liebe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(1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58595B"/>
          <w:spacing w:val="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6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orinthe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3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58595B"/>
          <w:spacing w:val="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13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)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Gesellschaf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st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ahle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58595B"/>
          <w:spacing w:val="3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58595B"/>
          <w:spacing w:val="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5"/>
        </w:rPr>
        <w:t>lassen.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3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right="2109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58595B"/>
          <w:spacing w:val="-5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58595B"/>
          <w:spacing w:val="-2"/>
          <w:w w:val="100"/>
        </w:rPr>
        <w:t>os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:</w:t>
      </w:r>
      <w:r>
        <w:rPr>
          <w:rFonts w:ascii="Cambria" w:hAnsi="Cambria" w:cs="Cambria" w:eastAsia="Cambria"/>
          <w:sz w:val="19"/>
          <w:szCs w:val="19"/>
          <w:color w:val="58595B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58595B"/>
          <w:spacing w:val="22"/>
          <w:w w:val="100"/>
        </w:rPr>
        <w:t> </w:t>
      </w:r>
      <w:hyperlink r:id="rId7"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ww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17"/>
            <w:w w:val="105"/>
          </w:rPr>
          <w:t>w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.ki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5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chens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4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euer-wi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3"/>
            <w:w w:val="105"/>
          </w:rPr>
          <w:t>r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k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1"/>
            <w:w w:val="105"/>
          </w:rPr>
          <w:t>t</w:t>
        </w:r>
        <w:r>
          <w:rPr>
            <w:rFonts w:ascii="Cambria" w:hAnsi="Cambria" w:cs="Cambria" w:eastAsia="Cambria"/>
            <w:sz w:val="19"/>
            <w:szCs w:val="19"/>
            <w:color w:val="58595B"/>
            <w:spacing w:val="-2"/>
            <w:w w:val="105"/>
          </w:rPr>
          <w:t>.de</w:t>
        </w:r>
        <w:r>
          <w:rPr>
            <w:rFonts w:ascii="Cambria" w:hAnsi="Cambria" w:cs="Cambria" w:eastAsia="Cambria"/>
            <w:sz w:val="19"/>
            <w:szCs w:val="19"/>
            <w:color w:val="000000"/>
            <w:spacing w:val="0"/>
            <w:w w:val="100"/>
          </w:rPr>
        </w:r>
      </w:hyperlink>
    </w:p>
    <w:sectPr>
      <w:type w:val="continuous"/>
      <w:pgSz w:w="11920" w:h="16840"/>
      <w:pgMar w:top="580" w:bottom="280" w:left="740" w:right="720"/>
      <w:cols w:num="2" w:equalWidth="0">
        <w:col w:w="5100" w:space="226"/>
        <w:col w:w="513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www.kirchensteuer-wirkt.de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2023-02-09T14:42:42Z</dcterms:created>
  <dcterms:modified xsi:type="dcterms:W3CDTF">2023-02-09T14:42:42Z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LastSaved">
    <vt:filetime>2023-02-09T00:00:00Z</vt:filetime>
  </property>
</Properties>
</file>